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254F66CD" w:rsidR="00E03F40" w:rsidRPr="009701B2" w:rsidRDefault="00E03F40" w:rsidP="0048700E">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A63E1A" w:rsidRPr="00A63E1A">
        <w:rPr>
          <w:rFonts w:ascii="Arial Narrow" w:hAnsi="Arial Narrow" w:cs="Arial"/>
          <w:b/>
          <w:bCs/>
        </w:rPr>
        <w:t>0160056</w:t>
      </w:r>
      <w:r w:rsidR="00A63E1A">
        <w:rPr>
          <w:rFonts w:ascii="Arial Narrow" w:hAnsi="Arial Narrow" w:cs="Arial"/>
          <w:b/>
          <w:bCs/>
        </w:rPr>
        <w:t xml:space="preserve"> </w:t>
      </w:r>
      <w:r w:rsidR="00BB319D">
        <w:rPr>
          <w:rFonts w:ascii="Arial Narrow" w:hAnsi="Arial Narrow" w:cs="Arial"/>
          <w:b/>
          <w:bCs/>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32F00C7E"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C778BF">
        <w:rPr>
          <w:rFonts w:ascii="Arial Narrow" w:hAnsi="Arial Narrow" w:cs="Arial"/>
          <w:color w:val="000000"/>
          <w:lang w:val="es-ES_tradnl"/>
        </w:rPr>
        <w:t>20</w:t>
      </w:r>
      <w:r w:rsidR="007B22F3">
        <w:rPr>
          <w:rFonts w:ascii="Arial Narrow" w:hAnsi="Arial Narrow" w:cs="Arial"/>
          <w:color w:val="000000"/>
          <w:lang w:val="es-ES_tradnl"/>
        </w:rPr>
        <w:t xml:space="preserve"> </w:t>
      </w:r>
      <w:r w:rsidR="00890E83">
        <w:rPr>
          <w:rFonts w:ascii="Arial Narrow" w:hAnsi="Arial Narrow" w:cs="Arial"/>
          <w:color w:val="000000"/>
          <w:lang w:val="es-ES_tradnl"/>
        </w:rPr>
        <w:t>de</w:t>
      </w:r>
      <w:r w:rsidR="000C4FEB">
        <w:rPr>
          <w:rFonts w:ascii="Arial Narrow" w:hAnsi="Arial Narrow" w:cs="Arial"/>
          <w:color w:val="000000"/>
          <w:lang w:val="es-ES_tradnl"/>
        </w:rPr>
        <w:t xml:space="preserve"> </w:t>
      </w:r>
      <w:r w:rsidR="00781814">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5A99269E" w14:textId="77777777" w:rsidR="00781814" w:rsidRPr="004434A4" w:rsidRDefault="00781814" w:rsidP="00781814">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406B5144" w14:textId="77777777" w:rsidR="00781814" w:rsidRPr="004434A4" w:rsidRDefault="00781814" w:rsidP="00781814">
      <w:pPr>
        <w:jc w:val="center"/>
        <w:rPr>
          <w:rFonts w:ascii="Arial Narrow" w:hAnsi="Arial Narrow" w:cs="Arial"/>
        </w:rPr>
      </w:pPr>
    </w:p>
    <w:p w14:paraId="70197DAF" w14:textId="77777777" w:rsidR="00781814" w:rsidRDefault="00781814" w:rsidP="009E4DAC">
      <w:pPr>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0F1866B0" w14:textId="77777777" w:rsidR="009E4DAC" w:rsidRPr="004434A4" w:rsidRDefault="009E4DAC" w:rsidP="009E4DAC">
      <w:pPr>
        <w:jc w:val="both"/>
        <w:rPr>
          <w:rFonts w:ascii="Arial Narrow" w:hAnsi="Arial Narrow" w:cs="Arial"/>
        </w:rPr>
      </w:pPr>
    </w:p>
    <w:p w14:paraId="7DC816DF" w14:textId="6A5D03C7" w:rsidR="00816020" w:rsidRPr="00EC50CF" w:rsidRDefault="006F6624" w:rsidP="006F6624">
      <w:pPr>
        <w:tabs>
          <w:tab w:val="center" w:pos="4419"/>
          <w:tab w:val="right" w:pos="8838"/>
        </w:tabs>
        <w:rPr>
          <w:rFonts w:ascii="Arial Narrow" w:eastAsia="Calibri" w:hAnsi="Arial Narrow" w:cs="Arial"/>
          <w:b/>
          <w:bCs/>
          <w:lang w:val="es-CO" w:eastAsia="es-CO"/>
        </w:rPr>
      </w:pPr>
      <w:r>
        <w:rPr>
          <w:rFonts w:ascii="Arial Narrow" w:eastAsia="Calibri" w:hAnsi="Arial Narrow" w:cs="Arial"/>
          <w:b/>
          <w:bCs/>
          <w:lang w:val="es-CO" w:eastAsia="es-CO"/>
        </w:rPr>
        <w:tab/>
      </w:r>
      <w:r w:rsidR="00816020" w:rsidRPr="00EC50CF">
        <w:rPr>
          <w:rFonts w:ascii="Arial Narrow" w:eastAsia="Calibri" w:hAnsi="Arial Narrow" w:cs="Arial"/>
          <w:b/>
          <w:bCs/>
          <w:lang w:val="es-CO" w:eastAsia="es-CO"/>
        </w:rPr>
        <w:t>CONSIDERANDO</w:t>
      </w:r>
      <w:r>
        <w:rPr>
          <w:rFonts w:ascii="Arial Narrow" w:eastAsia="Calibri" w:hAnsi="Arial Narrow" w:cs="Arial"/>
          <w:b/>
          <w:bCs/>
          <w:lang w:val="es-CO" w:eastAsia="es-CO"/>
        </w:rPr>
        <w:tab/>
      </w:r>
    </w:p>
    <w:p w14:paraId="0022621A" w14:textId="77777777" w:rsidR="00816020" w:rsidRPr="00EC50CF" w:rsidRDefault="00816020" w:rsidP="00816020">
      <w:pPr>
        <w:jc w:val="both"/>
      </w:pPr>
    </w:p>
    <w:p w14:paraId="421A20F0" w14:textId="4A557B79" w:rsidR="00816020" w:rsidRPr="00EC50CF" w:rsidRDefault="00816020" w:rsidP="00E82054">
      <w:pPr>
        <w:jc w:val="both"/>
        <w:rPr>
          <w:rFonts w:ascii="Arial Narrow" w:hAnsi="Arial Narrow"/>
        </w:rPr>
      </w:pPr>
      <w:r w:rsidRPr="00EC50CF">
        <w:rPr>
          <w:rFonts w:ascii="Arial Narrow" w:hAnsi="Arial Narrow"/>
        </w:rPr>
        <w:t xml:space="preserve">Que mediante la </w:t>
      </w:r>
      <w:r w:rsidR="00375B0A" w:rsidRPr="00EC50CF">
        <w:rPr>
          <w:rFonts w:ascii="Arial Narrow" w:hAnsi="Arial Narrow"/>
        </w:rPr>
        <w:t>Resolución</w:t>
      </w:r>
      <w:r w:rsidR="00FE1BE1" w:rsidRPr="00FE1BE1">
        <w:t xml:space="preserve"> </w:t>
      </w:r>
      <w:r w:rsidR="00C12A61" w:rsidRPr="00C12A61">
        <w:rPr>
          <w:rFonts w:ascii="Arial Narrow" w:hAnsi="Arial Narrow"/>
          <w:b/>
          <w:bCs/>
        </w:rPr>
        <w:t>0016440</w:t>
      </w:r>
      <w:r w:rsidR="00CF04C1" w:rsidRPr="00CF04C1">
        <w:rPr>
          <w:rFonts w:ascii="Arial Narrow" w:hAnsi="Arial Narrow"/>
          <w:b/>
          <w:bCs/>
        </w:rPr>
        <w:t xml:space="preserve"> </w:t>
      </w:r>
      <w:r w:rsidR="00EC4705">
        <w:rPr>
          <w:rFonts w:ascii="Arial Narrow" w:hAnsi="Arial Narrow"/>
          <w:b/>
          <w:bCs/>
        </w:rPr>
        <w:t xml:space="preserve"> </w:t>
      </w:r>
      <w:r w:rsidR="00672C94" w:rsidRPr="00EC50CF">
        <w:rPr>
          <w:rFonts w:ascii="Arial Narrow" w:hAnsi="Arial Narrow"/>
          <w:b/>
          <w:bCs/>
        </w:rPr>
        <w:t xml:space="preserve">del </w:t>
      </w:r>
      <w:r w:rsidR="00D97B08" w:rsidRPr="00D97B08">
        <w:rPr>
          <w:rFonts w:ascii="Arial Narrow" w:hAnsi="Arial Narrow"/>
          <w:b/>
          <w:bCs/>
        </w:rPr>
        <w:t>18 de septiembre de 2023</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esta Oficina libró mandamiento de pago en contra </w:t>
      </w:r>
      <w:r w:rsidR="00030D94" w:rsidRPr="00EC50CF">
        <w:rPr>
          <w:rFonts w:ascii="Arial Narrow" w:hAnsi="Arial Narrow"/>
        </w:rPr>
        <w:t>de</w:t>
      </w:r>
      <w:r w:rsidR="00DC1432">
        <w:rPr>
          <w:rFonts w:ascii="Arial Narrow" w:hAnsi="Arial Narrow"/>
        </w:rPr>
        <w:t xml:space="preserve"> la</w:t>
      </w:r>
      <w:r w:rsidR="00030D94" w:rsidRPr="00EC50CF">
        <w:rPr>
          <w:rFonts w:ascii="Arial Narrow" w:hAnsi="Arial Narrow"/>
        </w:rPr>
        <w:t xml:space="preserve"> señor</w:t>
      </w:r>
      <w:bookmarkStart w:id="0" w:name="_Hlk185578256"/>
      <w:bookmarkStart w:id="1" w:name="_Hlk164679141"/>
      <w:r w:rsidR="00DC1432">
        <w:rPr>
          <w:rFonts w:ascii="Arial Narrow" w:hAnsi="Arial Narrow"/>
        </w:rPr>
        <w:t>a</w:t>
      </w:r>
      <w:r w:rsidR="00375B0A">
        <w:rPr>
          <w:rFonts w:ascii="Arial Narrow" w:hAnsi="Arial Narrow"/>
        </w:rPr>
        <w:t xml:space="preserve"> </w:t>
      </w:r>
      <w:r w:rsidR="00C12A61" w:rsidRPr="00C12A61">
        <w:rPr>
          <w:rFonts w:ascii="Arial Narrow" w:hAnsi="Arial Narrow"/>
          <w:b/>
          <w:bCs/>
        </w:rPr>
        <w:t>TATIANA PATRICIA JIMENEZ VILLANUEVA</w:t>
      </w:r>
      <w:r w:rsidR="00375B0A">
        <w:rPr>
          <w:rFonts w:ascii="Arial Narrow" w:hAnsi="Arial Narrow"/>
          <w:b/>
          <w:bCs/>
        </w:rPr>
        <w:t xml:space="preserve">, </w:t>
      </w:r>
      <w:r w:rsidR="00375B0A" w:rsidRPr="00EC50CF">
        <w:rPr>
          <w:rFonts w:ascii="Arial Narrow" w:hAnsi="Arial Narrow"/>
        </w:rPr>
        <w:t>identificad</w:t>
      </w:r>
      <w:r w:rsidR="00375B0A">
        <w:rPr>
          <w:rFonts w:ascii="Arial Narrow" w:hAnsi="Arial Narrow"/>
        </w:rPr>
        <w:t>a</w:t>
      </w:r>
      <w:r w:rsidR="00375B0A" w:rsidRPr="00EC50CF">
        <w:rPr>
          <w:rFonts w:ascii="Arial Narrow" w:hAnsi="Arial Narrow"/>
        </w:rPr>
        <w:t xml:space="preserve"> con cédula de ciudadanía número </w:t>
      </w:r>
      <w:r w:rsidR="00C12A61" w:rsidRPr="00C12A61">
        <w:rPr>
          <w:rFonts w:ascii="Arial Narrow" w:hAnsi="Arial Narrow"/>
        </w:rPr>
        <w:t>32.860.325</w:t>
      </w:r>
      <w:r w:rsidR="00375B0A" w:rsidRPr="00073DBF">
        <w:rPr>
          <w:rFonts w:ascii="Arial Narrow" w:hAnsi="Arial Narrow"/>
        </w:rPr>
        <w:t>,</w:t>
      </w:r>
      <w:r w:rsidR="00375B0A" w:rsidRPr="00EC50CF">
        <w:rPr>
          <w:rFonts w:ascii="Arial Narrow" w:hAnsi="Arial Narrow"/>
        </w:rPr>
        <w:t xml:space="preserve"> por la suma de</w:t>
      </w:r>
      <w:r w:rsidR="00375B0A" w:rsidRPr="00EC50CF">
        <w:rPr>
          <w:rFonts w:ascii="Arial Narrow" w:hAnsi="Arial Narrow"/>
          <w:b/>
          <w:bCs/>
        </w:rPr>
        <w:t xml:space="preserve"> </w:t>
      </w:r>
      <w:r w:rsidR="00CF04C1" w:rsidRPr="00CF04C1">
        <w:rPr>
          <w:rFonts w:ascii="Arial Narrow" w:hAnsi="Arial Narrow"/>
          <w:b/>
          <w:bCs/>
        </w:rPr>
        <w:t>DIECISEIS MILLONES CIENTO OCHO MIL SETECIENTOS CUARENTA Y SIETE PESOS M/CTE. ($16.108.747,00</w:t>
      </w:r>
      <w:r w:rsidR="0087696E" w:rsidRPr="0087696E">
        <w:rPr>
          <w:rFonts w:ascii="Arial Narrow" w:hAnsi="Arial Narrow"/>
          <w:b/>
          <w:bCs/>
        </w:rPr>
        <w:t>)</w:t>
      </w:r>
      <w:r w:rsidR="00375B0A" w:rsidRPr="00EC50CF">
        <w:rPr>
          <w:rFonts w:ascii="Arial Narrow" w:hAnsi="Arial Narrow"/>
          <w:b/>
          <w:bCs/>
        </w:rPr>
        <w:t>,</w:t>
      </w:r>
      <w:r w:rsidR="00375B0A" w:rsidRPr="00EC50CF">
        <w:rPr>
          <w:rFonts w:ascii="Arial Narrow" w:hAnsi="Arial Narrow"/>
        </w:rPr>
        <w:t xml:space="preserve"> por concepto de la obligación contenida en la</w:t>
      </w:r>
      <w:r w:rsidR="0087696E">
        <w:rPr>
          <w:rFonts w:ascii="Arial Narrow" w:hAnsi="Arial Narrow"/>
        </w:rPr>
        <w:t>s</w:t>
      </w:r>
      <w:r w:rsidR="00375B0A" w:rsidRPr="00EC50CF">
        <w:rPr>
          <w:rFonts w:ascii="Arial Narrow" w:hAnsi="Arial Narrow"/>
        </w:rPr>
        <w:t xml:space="preserve"> </w:t>
      </w:r>
      <w:r w:rsidR="00B50F76" w:rsidRPr="00EC50CF">
        <w:rPr>
          <w:rFonts w:ascii="Arial Narrow" w:hAnsi="Arial Narrow"/>
        </w:rPr>
        <w:t>Resoluci</w:t>
      </w:r>
      <w:r w:rsidR="00B50F76">
        <w:rPr>
          <w:rFonts w:ascii="Arial Narrow" w:hAnsi="Arial Narrow"/>
        </w:rPr>
        <w:t xml:space="preserve">ón </w:t>
      </w:r>
      <w:bookmarkEnd w:id="0"/>
      <w:bookmarkEnd w:id="1"/>
      <w:r w:rsidR="00CF04C1" w:rsidRPr="00CF04C1">
        <w:rPr>
          <w:rFonts w:ascii="Arial Narrow" w:hAnsi="Arial Narrow"/>
        </w:rPr>
        <w:t>450</w:t>
      </w:r>
      <w:r w:rsidR="00C12A61">
        <w:rPr>
          <w:rFonts w:ascii="Arial Narrow" w:hAnsi="Arial Narrow"/>
        </w:rPr>
        <w:t>1</w:t>
      </w:r>
      <w:r w:rsidR="00EC4705" w:rsidRPr="00EC4705">
        <w:rPr>
          <w:rFonts w:ascii="Arial Narrow" w:hAnsi="Arial Narrow"/>
        </w:rPr>
        <w:t xml:space="preserve"> de fecha 16 de octubre de 2018</w:t>
      </w:r>
      <w:r w:rsidR="009E4DAC" w:rsidRPr="009E4DAC">
        <w:rPr>
          <w:rFonts w:ascii="Arial Narrow" w:hAnsi="Arial Narrow"/>
        </w:rPr>
        <w:t>,</w:t>
      </w:r>
      <w:r w:rsidR="00A67D2F" w:rsidRPr="00A67D2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r w:rsidR="00EC4705">
        <w:rPr>
          <w:rFonts w:ascii="Arial Narrow" w:hAnsi="Arial Narrow"/>
        </w:rPr>
        <w:t>.</w:t>
      </w:r>
    </w:p>
    <w:p w14:paraId="7F6E7871" w14:textId="77777777" w:rsidR="00816020" w:rsidRPr="00EC50CF" w:rsidRDefault="00816020" w:rsidP="00816020">
      <w:pPr>
        <w:jc w:val="both"/>
        <w:rPr>
          <w:rFonts w:ascii="Arial Narrow" w:hAnsi="Arial Narrow" w:cs="Arial"/>
          <w:bCs/>
        </w:rPr>
      </w:pPr>
    </w:p>
    <w:p w14:paraId="4C0F8CCC" w14:textId="70062F1C" w:rsidR="00816020" w:rsidRPr="00EC50CF" w:rsidRDefault="00816020" w:rsidP="00816020">
      <w:pPr>
        <w:jc w:val="both"/>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5B3965">
        <w:rPr>
          <w:rFonts w:ascii="Arial Narrow" w:hAnsi="Arial Narrow"/>
        </w:rPr>
        <w:t>06 de diciembre de 2023</w:t>
      </w:r>
      <w:r w:rsidR="00A67D2F" w:rsidRPr="00A67D2F">
        <w:rPr>
          <w:rFonts w:ascii="Arial Narrow" w:hAnsi="Arial Narrow"/>
        </w:rPr>
        <w:t xml:space="preserve"> </w:t>
      </w:r>
      <w:r w:rsidR="00024407" w:rsidRPr="00EC50CF">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590E706E" w:rsidR="00816020" w:rsidRPr="00EC50CF"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DC1432">
        <w:rPr>
          <w:rFonts w:ascii="Arial Narrow" w:hAnsi="Arial Narrow"/>
        </w:rPr>
        <w:t>la</w:t>
      </w:r>
      <w:r w:rsidR="00030D94" w:rsidRPr="00EC50CF">
        <w:rPr>
          <w:rFonts w:ascii="Arial Narrow" w:hAnsi="Arial Narrow"/>
        </w:rPr>
        <w:t xml:space="preserve"> </w:t>
      </w:r>
      <w:r w:rsidR="00DC1432" w:rsidRPr="00EC50CF">
        <w:rPr>
          <w:rFonts w:ascii="Arial Narrow" w:hAnsi="Arial Narrow"/>
        </w:rPr>
        <w:t>señor</w:t>
      </w:r>
      <w:r w:rsidR="00DC1432">
        <w:rPr>
          <w:rFonts w:ascii="Arial Narrow" w:hAnsi="Arial Narrow"/>
        </w:rPr>
        <w:t>a</w:t>
      </w:r>
      <w:r w:rsidR="00DC1432" w:rsidRPr="00EC50CF">
        <w:t xml:space="preserve"> </w:t>
      </w:r>
      <w:r w:rsidR="00D8394A" w:rsidRPr="00C12A61">
        <w:rPr>
          <w:rFonts w:ascii="Arial Narrow" w:hAnsi="Arial Narrow"/>
          <w:b/>
          <w:bCs/>
        </w:rPr>
        <w:t>TATIANA PATRICIA JIMENEZ VILLANUEVA</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libraron los oficios de embargo respectivos. La medida cautelar se limitó en la suma </w:t>
      </w:r>
      <w:r w:rsidR="00977C0A" w:rsidRPr="00EC50CF">
        <w:rPr>
          <w:rFonts w:ascii="Arial Narrow" w:hAnsi="Arial Narrow"/>
        </w:rPr>
        <w:t>de</w:t>
      </w:r>
      <w:r w:rsidR="00977C0A" w:rsidRPr="00EC50CF">
        <w:rPr>
          <w:rFonts w:ascii="Arial Narrow" w:hAnsi="Arial Narrow"/>
          <w:b/>
          <w:bCs/>
        </w:rPr>
        <w:t xml:space="preserve"> </w:t>
      </w:r>
      <w:r w:rsidR="00D97B08" w:rsidRPr="00D97B08">
        <w:rPr>
          <w:rFonts w:ascii="Arial Narrow" w:hAnsi="Arial Narrow"/>
          <w:b/>
          <w:bCs/>
        </w:rPr>
        <w:t>TREINTA Y DOS MILLONES DOSCIENTOS DIECISIETE MIL CUATROCIENTOS NOVENTA Y CUATRO PESOS M/CTE. ($32.217.494,00</w:t>
      </w:r>
      <w:r w:rsidR="0063280A" w:rsidRPr="0063280A">
        <w:rPr>
          <w:rFonts w:ascii="Arial Narrow" w:hAnsi="Arial Narrow"/>
          <w:b/>
          <w:bCs/>
        </w:rPr>
        <w:t>)</w:t>
      </w:r>
      <w:r w:rsidR="00A8667A" w:rsidRPr="00EC50CF">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2924DBEC" w14:textId="370E7A31" w:rsidR="00F827F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DC1432" w:rsidRPr="00EC50CF">
        <w:rPr>
          <w:rFonts w:ascii="Arial Narrow" w:hAnsi="Arial Narrow"/>
        </w:rPr>
        <w:t>de</w:t>
      </w:r>
      <w:r w:rsidR="00DC1432">
        <w:rPr>
          <w:rFonts w:ascii="Arial Narrow" w:hAnsi="Arial Narrow"/>
        </w:rPr>
        <w:t xml:space="preserve"> la</w:t>
      </w:r>
      <w:r w:rsidR="000E1558">
        <w:rPr>
          <w:rFonts w:ascii="Arial Narrow" w:hAnsi="Arial Narrow"/>
        </w:rPr>
        <w:t xml:space="preserve"> señora</w:t>
      </w:r>
      <w:r w:rsidR="00DC1432" w:rsidRPr="00EC50CF">
        <w:rPr>
          <w:rFonts w:ascii="Arial Narrow" w:hAnsi="Arial Narrow"/>
        </w:rPr>
        <w:t xml:space="preserve"> </w:t>
      </w:r>
      <w:r w:rsidR="00D8394A" w:rsidRPr="00C12A61">
        <w:rPr>
          <w:rFonts w:ascii="Arial Narrow" w:hAnsi="Arial Narrow"/>
          <w:b/>
          <w:bCs/>
        </w:rPr>
        <w:t>TATIANA PATRICIA JIMENEZ VILLANUEVA</w:t>
      </w:r>
      <w:r w:rsidR="00D8394A">
        <w:rPr>
          <w:rFonts w:ascii="Arial Narrow" w:hAnsi="Arial Narrow"/>
          <w:b/>
          <w:bCs/>
        </w:rPr>
        <w:t xml:space="preserve">, </w:t>
      </w:r>
      <w:r w:rsidR="00D8394A" w:rsidRPr="00EC50CF">
        <w:rPr>
          <w:rFonts w:ascii="Arial Narrow" w:hAnsi="Arial Narrow"/>
        </w:rPr>
        <w:t>identificad</w:t>
      </w:r>
      <w:r w:rsidR="00D8394A">
        <w:rPr>
          <w:rFonts w:ascii="Arial Narrow" w:hAnsi="Arial Narrow"/>
        </w:rPr>
        <w:t>a</w:t>
      </w:r>
      <w:r w:rsidR="00D8394A" w:rsidRPr="00EC50CF">
        <w:rPr>
          <w:rFonts w:ascii="Arial Narrow" w:hAnsi="Arial Narrow"/>
        </w:rPr>
        <w:t xml:space="preserve"> con cédula de ciudadanía número </w:t>
      </w:r>
      <w:r w:rsidR="00D8394A" w:rsidRPr="00C12A61">
        <w:rPr>
          <w:rFonts w:ascii="Arial Narrow" w:hAnsi="Arial Narrow"/>
        </w:rPr>
        <w:t>32.860.325</w:t>
      </w:r>
      <w:r w:rsidR="00D8394A" w:rsidRPr="00073DBF">
        <w:rPr>
          <w:rFonts w:ascii="Arial Narrow" w:hAnsi="Arial Narrow"/>
        </w:rPr>
        <w:t>,</w:t>
      </w:r>
      <w:r w:rsidR="00D8394A" w:rsidRPr="00EC50CF">
        <w:rPr>
          <w:rFonts w:ascii="Arial Narrow" w:hAnsi="Arial Narrow"/>
        </w:rPr>
        <w:t xml:space="preserve"> por la suma de</w:t>
      </w:r>
      <w:r w:rsidR="00D8394A" w:rsidRPr="00EC50CF">
        <w:rPr>
          <w:rFonts w:ascii="Arial Narrow" w:hAnsi="Arial Narrow"/>
          <w:b/>
          <w:bCs/>
        </w:rPr>
        <w:t xml:space="preserve"> </w:t>
      </w:r>
      <w:r w:rsidR="00D8394A" w:rsidRPr="00CF04C1">
        <w:rPr>
          <w:rFonts w:ascii="Arial Narrow" w:hAnsi="Arial Narrow"/>
          <w:b/>
          <w:bCs/>
        </w:rPr>
        <w:t>DIECISEIS MILLONES CIENTO OCHO MIL SETECIENTOS CUARENTA Y SIETE PESOS M/CTE. ($16.108.747,00</w:t>
      </w:r>
      <w:r w:rsidR="00D8394A" w:rsidRPr="0087696E">
        <w:rPr>
          <w:rFonts w:ascii="Arial Narrow" w:hAnsi="Arial Narrow"/>
          <w:b/>
          <w:bCs/>
        </w:rPr>
        <w:t>)</w:t>
      </w:r>
      <w:r w:rsidR="00D8394A" w:rsidRPr="00EC50CF">
        <w:rPr>
          <w:rFonts w:ascii="Arial Narrow" w:hAnsi="Arial Narrow"/>
          <w:b/>
          <w:bCs/>
        </w:rPr>
        <w:t>,</w:t>
      </w:r>
      <w:r w:rsidR="00D8394A" w:rsidRPr="00EC50CF">
        <w:rPr>
          <w:rFonts w:ascii="Arial Narrow" w:hAnsi="Arial Narrow"/>
        </w:rPr>
        <w:t xml:space="preserve"> por concepto de la obligación contenida en la</w:t>
      </w:r>
      <w:r w:rsidR="00D8394A">
        <w:rPr>
          <w:rFonts w:ascii="Arial Narrow" w:hAnsi="Arial Narrow"/>
        </w:rPr>
        <w:t>s</w:t>
      </w:r>
      <w:r w:rsidR="00D8394A" w:rsidRPr="00EC50CF">
        <w:rPr>
          <w:rFonts w:ascii="Arial Narrow" w:hAnsi="Arial Narrow"/>
        </w:rPr>
        <w:t xml:space="preserve"> Resoluci</w:t>
      </w:r>
      <w:r w:rsidR="00D8394A">
        <w:rPr>
          <w:rFonts w:ascii="Arial Narrow" w:hAnsi="Arial Narrow"/>
        </w:rPr>
        <w:t xml:space="preserve">ón </w:t>
      </w:r>
      <w:r w:rsidR="00D8394A" w:rsidRPr="00CF04C1">
        <w:rPr>
          <w:rFonts w:ascii="Arial Narrow" w:hAnsi="Arial Narrow"/>
        </w:rPr>
        <w:t>450</w:t>
      </w:r>
      <w:r w:rsidR="00D8394A">
        <w:rPr>
          <w:rFonts w:ascii="Arial Narrow" w:hAnsi="Arial Narrow"/>
        </w:rPr>
        <w:t>1</w:t>
      </w:r>
      <w:r w:rsidR="00D8394A" w:rsidRPr="00EC4705">
        <w:rPr>
          <w:rFonts w:ascii="Arial Narrow" w:hAnsi="Arial Narrow"/>
        </w:rPr>
        <w:t xml:space="preserve"> de fecha 16 de octubre de 2018</w:t>
      </w:r>
      <w:r w:rsidR="003527F1" w:rsidRPr="00EC50CF">
        <w:rPr>
          <w:rFonts w:ascii="Arial Narrow" w:hAnsi="Arial Narrow"/>
        </w:rPr>
        <w:t>,</w:t>
      </w:r>
      <w:r w:rsidR="005C7384" w:rsidRPr="00EC50C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179373EA" w14:textId="77777777" w:rsidR="00870F3C" w:rsidRPr="00EC50CF" w:rsidRDefault="00870F3C"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23FF9BE1" w14:textId="77777777" w:rsidR="00816020"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87696E" w:rsidRDefault="00047FB9" w:rsidP="00047FB9">
      <w:pPr>
        <w:tabs>
          <w:tab w:val="left" w:pos="7140"/>
        </w:tabs>
        <w:jc w:val="both"/>
        <w:rPr>
          <w:rFonts w:ascii="Arial Narrow" w:hAnsi="Arial Narrow"/>
        </w:rPr>
      </w:pPr>
      <w:r w:rsidRPr="00EC50CF">
        <w:rPr>
          <w:rFonts w:ascii="Arial Narrow" w:hAnsi="Arial Narrow"/>
        </w:rPr>
        <w:tab/>
      </w:r>
    </w:p>
    <w:p w14:paraId="654AA0A7" w14:textId="2192240E" w:rsidR="009E4DAC" w:rsidRDefault="00816020" w:rsidP="009E4DAC">
      <w:pPr>
        <w:pStyle w:val="Textoindependiente"/>
        <w:rPr>
          <w:rFonts w:ascii="Arial Narrow" w:hAnsi="Arial Narrow"/>
          <w:b/>
        </w:rPr>
      </w:pPr>
      <w:r w:rsidRPr="0087696E">
        <w:rPr>
          <w:rFonts w:ascii="Arial Narrow" w:hAnsi="Arial Narrow"/>
          <w:b/>
          <w:sz w:val="22"/>
          <w:szCs w:val="22"/>
        </w:rPr>
        <w:t>ARTÍCULO QUINTO</w:t>
      </w:r>
      <w:r w:rsidRPr="0087696E">
        <w:rPr>
          <w:rFonts w:ascii="Arial Narrow" w:hAnsi="Arial Narrow"/>
          <w:b/>
          <w:bCs/>
          <w:sz w:val="22"/>
          <w:szCs w:val="22"/>
        </w:rPr>
        <w:t xml:space="preserve">: </w:t>
      </w:r>
      <w:r w:rsidR="009E4DAC" w:rsidRPr="003B43DF">
        <w:rPr>
          <w:rFonts w:ascii="Arial Narrow" w:hAnsi="Arial Narrow"/>
          <w:b/>
          <w:bCs/>
          <w:sz w:val="22"/>
          <w:szCs w:val="22"/>
        </w:rPr>
        <w:t xml:space="preserve">NOTIFICAR </w:t>
      </w:r>
      <w:r w:rsidR="009E4DAC" w:rsidRPr="003B43DF">
        <w:rPr>
          <w:rFonts w:ascii="Arial Narrow" w:eastAsia="Arial MT" w:hAnsi="Arial Narrow" w:cs="Arial MT"/>
          <w:bCs/>
          <w:sz w:val="22"/>
          <w:szCs w:val="22"/>
          <w:lang w:val="es-ES" w:eastAsia="en-US"/>
        </w:rPr>
        <w:t xml:space="preserve">la presente </w:t>
      </w:r>
      <w:r w:rsidR="009E4DAC" w:rsidRPr="007B36B7">
        <w:rPr>
          <w:rFonts w:ascii="Arial Narrow" w:eastAsia="Arial MT" w:hAnsi="Arial Narrow" w:cs="Arial MT"/>
          <w:bCs/>
          <w:sz w:val="22"/>
          <w:szCs w:val="22"/>
          <w:lang w:val="es-ES" w:eastAsia="en-US"/>
        </w:rPr>
        <w:t xml:space="preserve">decisión </w:t>
      </w:r>
      <w:r w:rsidR="009E4DAC" w:rsidRPr="00EC4705">
        <w:rPr>
          <w:rFonts w:ascii="Arial Narrow" w:hAnsi="Arial Narrow"/>
          <w:sz w:val="22"/>
          <w:szCs w:val="22"/>
        </w:rPr>
        <w:t xml:space="preserve">la </w:t>
      </w:r>
      <w:r w:rsidR="009E4DAC" w:rsidRPr="00D8394A">
        <w:rPr>
          <w:rFonts w:ascii="Arial Narrow" w:hAnsi="Arial Narrow"/>
          <w:sz w:val="22"/>
          <w:szCs w:val="22"/>
        </w:rPr>
        <w:t xml:space="preserve">señora </w:t>
      </w:r>
      <w:r w:rsidR="00D8394A" w:rsidRPr="00D8394A">
        <w:rPr>
          <w:rFonts w:ascii="Arial Narrow" w:hAnsi="Arial Narrow"/>
          <w:b/>
          <w:bCs/>
          <w:sz w:val="22"/>
          <w:szCs w:val="22"/>
        </w:rPr>
        <w:t xml:space="preserve">TATIANA PATRICIA JIMENEZ VILLANUEVA, </w:t>
      </w:r>
      <w:r w:rsidR="00D8394A" w:rsidRPr="00D8394A">
        <w:rPr>
          <w:rFonts w:ascii="Arial Narrow" w:hAnsi="Arial Narrow"/>
          <w:sz w:val="22"/>
          <w:szCs w:val="22"/>
        </w:rPr>
        <w:t>identificada con cédula de ciudadanía número 32.860.325</w:t>
      </w:r>
      <w:r w:rsidR="009E4DAC" w:rsidRPr="00D8394A">
        <w:rPr>
          <w:rFonts w:ascii="Arial Narrow" w:eastAsia="Arial MT" w:hAnsi="Arial Narrow" w:cs="Arial MT"/>
          <w:bCs/>
          <w:sz w:val="22"/>
          <w:szCs w:val="22"/>
          <w:lang w:val="es-ES" w:eastAsia="en-US"/>
        </w:rPr>
        <w:t>, en la dirección establecida para tal fin, en los términos consagrados en el inciso primero del artículo 565 y siguientes del</w:t>
      </w:r>
      <w:r w:rsidR="009E4DAC" w:rsidRPr="00CF04C1">
        <w:rPr>
          <w:rFonts w:ascii="Arial Narrow" w:eastAsia="Arial MT" w:hAnsi="Arial Narrow" w:cs="Arial MT"/>
          <w:bCs/>
          <w:sz w:val="22"/>
          <w:szCs w:val="22"/>
          <w:lang w:val="es-ES" w:eastAsia="en-US"/>
        </w:rPr>
        <w:t xml:space="preserve"> Estatuto Tributario</w:t>
      </w:r>
      <w:r w:rsidR="009E4DAC" w:rsidRPr="00F556ED">
        <w:rPr>
          <w:rFonts w:ascii="Arial Narrow" w:eastAsia="Arial MT" w:hAnsi="Arial Narrow" w:cs="Arial MT"/>
          <w:bCs/>
          <w:sz w:val="22"/>
          <w:szCs w:val="22"/>
          <w:lang w:val="es-ES" w:eastAsia="en-US"/>
        </w:rPr>
        <w:t xml:space="preserve"> y/o demás</w:t>
      </w:r>
      <w:r w:rsidR="009E4DAC" w:rsidRPr="00602F0B">
        <w:rPr>
          <w:rFonts w:ascii="Arial Narrow" w:eastAsia="Arial MT" w:hAnsi="Arial Narrow" w:cs="Arial MT"/>
          <w:bCs/>
          <w:sz w:val="22"/>
          <w:szCs w:val="22"/>
          <w:lang w:val="es-ES" w:eastAsia="en-US"/>
        </w:rPr>
        <w:t xml:space="preserve"> normas aplicables.</w:t>
      </w:r>
    </w:p>
    <w:p w14:paraId="2F50ABEB" w14:textId="7B020C1E" w:rsidR="000D06C0" w:rsidRPr="00824DC7" w:rsidRDefault="000D06C0" w:rsidP="009E4DAC">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A1E81D5" w14:textId="19FCE5F5" w:rsidR="00781814" w:rsidRDefault="00781814" w:rsidP="0078181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C778BF">
        <w:rPr>
          <w:rFonts w:ascii="Arial Narrow" w:hAnsi="Arial Narrow"/>
          <w:sz w:val="22"/>
          <w:szCs w:val="22"/>
        </w:rPr>
        <w:t>20</w:t>
      </w:r>
      <w:r w:rsidRPr="004434A4">
        <w:rPr>
          <w:rFonts w:ascii="Arial Narrow" w:hAnsi="Arial Narrow"/>
          <w:sz w:val="22"/>
          <w:szCs w:val="22"/>
        </w:rPr>
        <w:t xml:space="preserve"> de noviembre de 2025</w:t>
      </w:r>
      <w:r w:rsidRPr="003C2D21">
        <w:rPr>
          <w:rFonts w:ascii="Arial Narrow" w:hAnsi="Arial Narrow"/>
          <w:sz w:val="22"/>
          <w:szCs w:val="22"/>
        </w:rPr>
        <w:t>.</w:t>
      </w:r>
    </w:p>
    <w:p w14:paraId="7F67C043" w14:textId="77777777" w:rsidR="00781814" w:rsidRPr="0006377B" w:rsidRDefault="00781814" w:rsidP="00781814">
      <w:pPr>
        <w:jc w:val="both"/>
        <w:rPr>
          <w:rFonts w:ascii="Arial Narrow" w:hAnsi="Arial Narrow" w:cs="Arial"/>
          <w:color w:val="FF0000"/>
        </w:rPr>
      </w:pPr>
    </w:p>
    <w:p w14:paraId="4A47BC28" w14:textId="77777777" w:rsidR="00781814" w:rsidRPr="00C725BB" w:rsidRDefault="00781814" w:rsidP="0078181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781814" w:rsidRPr="00C725BB" w14:paraId="3873E512" w14:textId="77777777" w:rsidTr="00875481">
        <w:trPr>
          <w:trHeight w:val="493"/>
          <w:jc w:val="center"/>
        </w:trPr>
        <w:tc>
          <w:tcPr>
            <w:tcW w:w="1985" w:type="dxa"/>
            <w:shd w:val="clear" w:color="auto" w:fill="FFFFFF"/>
            <w:tcMar>
              <w:top w:w="0" w:type="dxa"/>
              <w:left w:w="108" w:type="dxa"/>
              <w:bottom w:w="0" w:type="dxa"/>
              <w:right w:w="108" w:type="dxa"/>
            </w:tcMar>
            <w:vAlign w:val="center"/>
          </w:tcPr>
          <w:p w14:paraId="3D0A2113" w14:textId="77777777" w:rsidR="00781814" w:rsidRPr="00C725BB" w:rsidRDefault="00781814" w:rsidP="00875481">
            <w:pPr>
              <w:jc w:val="center"/>
              <w:rPr>
                <w:rFonts w:ascii="Arial Narrow" w:hAnsi="Arial Narrow"/>
              </w:rPr>
            </w:pPr>
            <w:r w:rsidRPr="00C725BB">
              <w:rPr>
                <w:rFonts w:ascii="Arial Narrow" w:hAnsi="Arial Narrow"/>
                <w:noProof/>
              </w:rPr>
              <w:drawing>
                <wp:inline distT="0" distB="0" distL="0" distR="0" wp14:anchorId="4AE9F667" wp14:editId="0C9EA20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48A3A7E0" w14:textId="77777777" w:rsidR="00781814" w:rsidRPr="00C725BB" w:rsidRDefault="00781814" w:rsidP="00875481">
            <w:pPr>
              <w:jc w:val="center"/>
              <w:rPr>
                <w:rFonts w:ascii="Arial Narrow" w:hAnsi="Arial Narrow" w:cs="Calibri"/>
                <w:color w:val="201F1E"/>
                <w:sz w:val="18"/>
                <w:szCs w:val="18"/>
                <w:lang w:eastAsia="es-CO"/>
              </w:rPr>
            </w:pPr>
          </w:p>
          <w:p w14:paraId="496C0B46" w14:textId="77777777" w:rsidR="00781814" w:rsidRPr="00083125" w:rsidRDefault="00781814" w:rsidP="00875481">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50F96088" w14:textId="77777777" w:rsidR="00781814" w:rsidRPr="00C725BB" w:rsidRDefault="00781814" w:rsidP="00875481">
            <w:pPr>
              <w:rPr>
                <w:rFonts w:ascii="Arial Narrow" w:hAnsi="Arial Narrow"/>
              </w:rPr>
            </w:pPr>
            <w:r>
              <w:rPr>
                <w:rFonts w:ascii="Arial Narrow" w:hAnsi="Arial Narrow" w:cs="Calibri"/>
                <w:b/>
                <w:bCs/>
                <w:color w:val="201F1E"/>
                <w:sz w:val="18"/>
                <w:szCs w:val="18"/>
                <w:lang w:eastAsia="es-CO"/>
              </w:rPr>
              <w:t>Isabel Cristina Estrada González</w:t>
            </w:r>
          </w:p>
          <w:p w14:paraId="09F93506" w14:textId="77777777" w:rsidR="00781814" w:rsidRPr="00C725BB" w:rsidRDefault="00781814" w:rsidP="00875481">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127BEBA" w14:textId="77777777" w:rsidR="00781814" w:rsidRPr="00C725BB" w:rsidRDefault="00781814" w:rsidP="00781814">
      <w:pPr>
        <w:ind w:right="47"/>
        <w:jc w:val="both"/>
        <w:rPr>
          <w:rFonts w:ascii="Arial Narrow" w:eastAsia="Calibri" w:hAnsi="Arial Narrow" w:cs="Arial"/>
        </w:rPr>
      </w:pPr>
    </w:p>
    <w:p w14:paraId="7CCCC194" w14:textId="77777777" w:rsidR="00781814" w:rsidRPr="00C725BB" w:rsidRDefault="00781814" w:rsidP="0078181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562B4D11" w14:textId="77777777" w:rsidR="00781814" w:rsidRDefault="00781814" w:rsidP="0078181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56385A38" w14:textId="77777777" w:rsidR="00781814" w:rsidRPr="00C725BB" w:rsidRDefault="00781814" w:rsidP="00781814">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3F88C826" w14:textId="77777777" w:rsidR="00F734EB" w:rsidRDefault="00F734EB" w:rsidP="001E3D88">
      <w:pPr>
        <w:jc w:val="center"/>
        <w:rPr>
          <w:rFonts w:ascii="Arial Narrow" w:hAnsi="Arial Narrow"/>
          <w:i/>
          <w:iCs/>
          <w:noProof/>
          <w:sz w:val="16"/>
          <w:szCs w:val="16"/>
        </w:rPr>
      </w:pPr>
    </w:p>
    <w:p w14:paraId="1E106F77" w14:textId="6652DB24" w:rsidR="00B573E5" w:rsidRPr="00B573E5" w:rsidRDefault="000D6355" w:rsidP="000D6355">
      <w:pPr>
        <w:tabs>
          <w:tab w:val="left" w:pos="3375"/>
        </w:tabs>
        <w:rPr>
          <w:rFonts w:ascii="Arial Narrow" w:hAnsi="Arial Narrow"/>
          <w:sz w:val="16"/>
          <w:szCs w:val="16"/>
        </w:rPr>
      </w:pPr>
      <w:r w:rsidRPr="000D6355">
        <w:rPr>
          <w:rFonts w:ascii="Arial Narrow" w:hAnsi="Arial Narrow"/>
          <w:i/>
          <w:iCs/>
          <w:noProof/>
          <w:sz w:val="16"/>
          <w:szCs w:val="16"/>
        </w:rPr>
        <w:t>Expediente: 32860325-TATIANA PATRICIA JIMENEZ VILLANUEVA</w:t>
      </w:r>
    </w:p>
    <w:sectPr w:rsidR="00B573E5" w:rsidRPr="00B573E5"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20447" w14:textId="77777777" w:rsidR="009D7B24" w:rsidRDefault="009D7B24">
      <w:r>
        <w:separator/>
      </w:r>
    </w:p>
  </w:endnote>
  <w:endnote w:type="continuationSeparator" w:id="0">
    <w:p w14:paraId="35674514" w14:textId="77777777" w:rsidR="009D7B24" w:rsidRDefault="009D7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740E0" w14:textId="77777777" w:rsidR="009D7B24" w:rsidRDefault="009D7B24">
      <w:r>
        <w:separator/>
      </w:r>
    </w:p>
  </w:footnote>
  <w:footnote w:type="continuationSeparator" w:id="0">
    <w:p w14:paraId="5866A81D" w14:textId="77777777" w:rsidR="009D7B24" w:rsidRDefault="009D7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172F91E5" w:rsidR="009E113B" w:rsidRPr="006F2913" w:rsidRDefault="0011231F" w:rsidP="007C3143">
    <w:pPr>
      <w:pStyle w:val="Encabezado"/>
      <w:rPr>
        <w:rFonts w:ascii="Arial Narrow" w:hAnsi="Arial Narrow" w:cs="Arial"/>
        <w:b/>
        <w:bCs/>
        <w:lang w:val="es-CO"/>
      </w:rPr>
    </w:pPr>
    <w:r>
      <w:rPr>
        <w:rFonts w:ascii="Arial Narrow" w:hAnsi="Arial Narrow" w:cs="Arial"/>
        <w:b/>
        <w:bCs/>
      </w:rPr>
      <w:t xml:space="preserve">                    </w:t>
    </w:r>
    <w:r w:rsidR="00E03F40" w:rsidRPr="003C2D21">
      <w:rPr>
        <w:rFonts w:ascii="Arial Narrow" w:hAnsi="Arial Narrow" w:cs="Arial"/>
        <w:b/>
        <w:bCs/>
      </w:rPr>
      <w:t>RESOLUCIÓN</w:t>
    </w:r>
    <w:r w:rsidR="00EC7B2D">
      <w:rPr>
        <w:rFonts w:ascii="Arial Narrow" w:hAnsi="Arial Narrow" w:cs="Arial"/>
        <w:b/>
        <w:bCs/>
      </w:rPr>
      <w:t xml:space="preserve"> </w:t>
    </w:r>
    <w:r w:rsidR="00781814">
      <w:rPr>
        <w:rFonts w:ascii="Arial Narrow" w:hAnsi="Arial Narrow" w:cs="Arial"/>
        <w:b/>
        <w:bCs/>
      </w:rPr>
      <w:t xml:space="preserve"> </w:t>
    </w:r>
    <w:r w:rsidR="00A63E1A" w:rsidRPr="00A63E1A">
      <w:rPr>
        <w:rFonts w:ascii="Arial Narrow" w:hAnsi="Arial Narrow" w:cs="Arial"/>
        <w:b/>
        <w:bCs/>
      </w:rPr>
      <w:t>0160056</w:t>
    </w:r>
    <w:r w:rsidR="00A63E1A">
      <w:rPr>
        <w:rFonts w:ascii="Arial Narrow" w:hAnsi="Arial Narrow" w:cs="Arial"/>
        <w:b/>
        <w:bCs/>
      </w:rPr>
      <w:t xml:space="preserve"> </w:t>
    </w:r>
    <w:r w:rsidR="002D3E5B">
      <w:rPr>
        <w:rFonts w:ascii="Arial Narrow" w:hAnsi="Arial Narrow" w:cs="Arial"/>
        <w:b/>
        <w:bCs/>
        <w:lang w:val="es-CO"/>
      </w:rPr>
      <w:t>DE</w:t>
    </w:r>
    <w:r w:rsidR="00781814">
      <w:rPr>
        <w:rFonts w:ascii="Arial Narrow" w:hAnsi="Arial Narrow" w:cs="Arial"/>
        <w:b/>
        <w:bCs/>
      </w:rPr>
      <w:t xml:space="preserve"> </w:t>
    </w:r>
    <w:r w:rsidR="00C778BF">
      <w:rPr>
        <w:rFonts w:ascii="Arial Narrow" w:hAnsi="Arial Narrow" w:cs="Arial"/>
        <w:b/>
        <w:bCs/>
      </w:rPr>
      <w:t>20</w:t>
    </w:r>
    <w:r w:rsidR="00AA1A62">
      <w:rPr>
        <w:rFonts w:ascii="Arial Narrow" w:hAnsi="Arial Narrow" w:cs="Arial"/>
        <w:b/>
        <w:bCs/>
      </w:rPr>
      <w:t xml:space="preserve"> DE </w:t>
    </w:r>
    <w:r w:rsidR="00781814">
      <w:rPr>
        <w:rFonts w:ascii="Arial Narrow" w:hAnsi="Arial Narrow" w:cs="Arial"/>
        <w:b/>
        <w:bCs/>
      </w:rPr>
      <w:t>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1298"/>
    <w:rsid w:val="00002569"/>
    <w:rsid w:val="000057A7"/>
    <w:rsid w:val="000068B0"/>
    <w:rsid w:val="0000721B"/>
    <w:rsid w:val="00010A98"/>
    <w:rsid w:val="00010ADF"/>
    <w:rsid w:val="000118F8"/>
    <w:rsid w:val="000120B0"/>
    <w:rsid w:val="00014CA7"/>
    <w:rsid w:val="00015329"/>
    <w:rsid w:val="00016E84"/>
    <w:rsid w:val="00021402"/>
    <w:rsid w:val="00022874"/>
    <w:rsid w:val="00024407"/>
    <w:rsid w:val="0002661E"/>
    <w:rsid w:val="00026CAC"/>
    <w:rsid w:val="00030D94"/>
    <w:rsid w:val="000346A4"/>
    <w:rsid w:val="00034791"/>
    <w:rsid w:val="00035360"/>
    <w:rsid w:val="00036479"/>
    <w:rsid w:val="00041264"/>
    <w:rsid w:val="00041F5E"/>
    <w:rsid w:val="000424D6"/>
    <w:rsid w:val="000428C6"/>
    <w:rsid w:val="00042E97"/>
    <w:rsid w:val="00043BE2"/>
    <w:rsid w:val="000460DC"/>
    <w:rsid w:val="00047FB9"/>
    <w:rsid w:val="00050AC7"/>
    <w:rsid w:val="00050CD0"/>
    <w:rsid w:val="0005161F"/>
    <w:rsid w:val="00052A43"/>
    <w:rsid w:val="0005433A"/>
    <w:rsid w:val="00056097"/>
    <w:rsid w:val="00056F00"/>
    <w:rsid w:val="00060D1A"/>
    <w:rsid w:val="000614F4"/>
    <w:rsid w:val="0006208A"/>
    <w:rsid w:val="00062A31"/>
    <w:rsid w:val="00062ED3"/>
    <w:rsid w:val="00063254"/>
    <w:rsid w:val="0006397F"/>
    <w:rsid w:val="00066F00"/>
    <w:rsid w:val="0007038D"/>
    <w:rsid w:val="00070807"/>
    <w:rsid w:val="00072634"/>
    <w:rsid w:val="00072AA9"/>
    <w:rsid w:val="000732CD"/>
    <w:rsid w:val="00073DBF"/>
    <w:rsid w:val="00076611"/>
    <w:rsid w:val="00077BFB"/>
    <w:rsid w:val="00082095"/>
    <w:rsid w:val="00084920"/>
    <w:rsid w:val="00085126"/>
    <w:rsid w:val="00087003"/>
    <w:rsid w:val="00090182"/>
    <w:rsid w:val="000901C6"/>
    <w:rsid w:val="00090FAE"/>
    <w:rsid w:val="00092391"/>
    <w:rsid w:val="00092B48"/>
    <w:rsid w:val="00092B97"/>
    <w:rsid w:val="000937D9"/>
    <w:rsid w:val="00093D71"/>
    <w:rsid w:val="00093FD8"/>
    <w:rsid w:val="0009468F"/>
    <w:rsid w:val="0009494E"/>
    <w:rsid w:val="000A0804"/>
    <w:rsid w:val="000A2D06"/>
    <w:rsid w:val="000A3B33"/>
    <w:rsid w:val="000A5025"/>
    <w:rsid w:val="000A6DC5"/>
    <w:rsid w:val="000B02A2"/>
    <w:rsid w:val="000B1E44"/>
    <w:rsid w:val="000B2DE0"/>
    <w:rsid w:val="000B4587"/>
    <w:rsid w:val="000B7FC4"/>
    <w:rsid w:val="000C049D"/>
    <w:rsid w:val="000C069F"/>
    <w:rsid w:val="000C0BD0"/>
    <w:rsid w:val="000C130B"/>
    <w:rsid w:val="000C1BC3"/>
    <w:rsid w:val="000C4403"/>
    <w:rsid w:val="000C4C73"/>
    <w:rsid w:val="000C4FEB"/>
    <w:rsid w:val="000C5FE3"/>
    <w:rsid w:val="000C62FB"/>
    <w:rsid w:val="000C6733"/>
    <w:rsid w:val="000C7E8C"/>
    <w:rsid w:val="000D06C0"/>
    <w:rsid w:val="000D14F1"/>
    <w:rsid w:val="000D20C1"/>
    <w:rsid w:val="000D26BE"/>
    <w:rsid w:val="000D4E18"/>
    <w:rsid w:val="000D50D9"/>
    <w:rsid w:val="000D56DD"/>
    <w:rsid w:val="000D6232"/>
    <w:rsid w:val="000D6355"/>
    <w:rsid w:val="000D67D0"/>
    <w:rsid w:val="000E1558"/>
    <w:rsid w:val="000E1A07"/>
    <w:rsid w:val="000E26A0"/>
    <w:rsid w:val="000E3203"/>
    <w:rsid w:val="000E4DBA"/>
    <w:rsid w:val="000E5294"/>
    <w:rsid w:val="000E6D34"/>
    <w:rsid w:val="000E7C18"/>
    <w:rsid w:val="000E7DD7"/>
    <w:rsid w:val="000F00AD"/>
    <w:rsid w:val="000F1CD8"/>
    <w:rsid w:val="000F563C"/>
    <w:rsid w:val="000F565B"/>
    <w:rsid w:val="000F602D"/>
    <w:rsid w:val="000F688B"/>
    <w:rsid w:val="000F6AFB"/>
    <w:rsid w:val="000F7FEA"/>
    <w:rsid w:val="00100029"/>
    <w:rsid w:val="00100318"/>
    <w:rsid w:val="001017A8"/>
    <w:rsid w:val="00104435"/>
    <w:rsid w:val="001045A8"/>
    <w:rsid w:val="00104C6C"/>
    <w:rsid w:val="00106AAB"/>
    <w:rsid w:val="00106FD5"/>
    <w:rsid w:val="001108E9"/>
    <w:rsid w:val="00110E61"/>
    <w:rsid w:val="0011231F"/>
    <w:rsid w:val="001128BA"/>
    <w:rsid w:val="00113859"/>
    <w:rsid w:val="001163CE"/>
    <w:rsid w:val="001201E8"/>
    <w:rsid w:val="00121C46"/>
    <w:rsid w:val="00122A11"/>
    <w:rsid w:val="001234AD"/>
    <w:rsid w:val="0012435D"/>
    <w:rsid w:val="001267D8"/>
    <w:rsid w:val="00133365"/>
    <w:rsid w:val="00135367"/>
    <w:rsid w:val="00135E16"/>
    <w:rsid w:val="001363A4"/>
    <w:rsid w:val="001365E9"/>
    <w:rsid w:val="0013702A"/>
    <w:rsid w:val="00140E22"/>
    <w:rsid w:val="001414AD"/>
    <w:rsid w:val="001419A2"/>
    <w:rsid w:val="00141B4F"/>
    <w:rsid w:val="00142DFD"/>
    <w:rsid w:val="00143151"/>
    <w:rsid w:val="00145B4D"/>
    <w:rsid w:val="00146216"/>
    <w:rsid w:val="001475AB"/>
    <w:rsid w:val="00151198"/>
    <w:rsid w:val="00151537"/>
    <w:rsid w:val="001524E1"/>
    <w:rsid w:val="0015352B"/>
    <w:rsid w:val="00154342"/>
    <w:rsid w:val="00154BCB"/>
    <w:rsid w:val="00155B8D"/>
    <w:rsid w:val="00156CE4"/>
    <w:rsid w:val="00171BDE"/>
    <w:rsid w:val="0017202E"/>
    <w:rsid w:val="0017221F"/>
    <w:rsid w:val="00172751"/>
    <w:rsid w:val="00173338"/>
    <w:rsid w:val="00176536"/>
    <w:rsid w:val="00180622"/>
    <w:rsid w:val="001808EB"/>
    <w:rsid w:val="001810B6"/>
    <w:rsid w:val="00183844"/>
    <w:rsid w:val="001868F2"/>
    <w:rsid w:val="001909EA"/>
    <w:rsid w:val="00192080"/>
    <w:rsid w:val="00192969"/>
    <w:rsid w:val="001933A3"/>
    <w:rsid w:val="00193EAB"/>
    <w:rsid w:val="001A1399"/>
    <w:rsid w:val="001A1BB2"/>
    <w:rsid w:val="001A2635"/>
    <w:rsid w:val="001A2642"/>
    <w:rsid w:val="001A29A1"/>
    <w:rsid w:val="001A2B63"/>
    <w:rsid w:val="001A4EAC"/>
    <w:rsid w:val="001A5140"/>
    <w:rsid w:val="001A52A3"/>
    <w:rsid w:val="001A5383"/>
    <w:rsid w:val="001A5B73"/>
    <w:rsid w:val="001A7E9E"/>
    <w:rsid w:val="001B12B4"/>
    <w:rsid w:val="001B1CFB"/>
    <w:rsid w:val="001B3337"/>
    <w:rsid w:val="001B42A6"/>
    <w:rsid w:val="001B4BF9"/>
    <w:rsid w:val="001B4DDE"/>
    <w:rsid w:val="001B7F14"/>
    <w:rsid w:val="001C28E2"/>
    <w:rsid w:val="001C45D3"/>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1F5A"/>
    <w:rsid w:val="001E2383"/>
    <w:rsid w:val="001E26C9"/>
    <w:rsid w:val="001E3A6A"/>
    <w:rsid w:val="001E3D88"/>
    <w:rsid w:val="001E5682"/>
    <w:rsid w:val="001E7B5D"/>
    <w:rsid w:val="001F22FE"/>
    <w:rsid w:val="00200A37"/>
    <w:rsid w:val="0020160A"/>
    <w:rsid w:val="00201709"/>
    <w:rsid w:val="00203EDF"/>
    <w:rsid w:val="002043A8"/>
    <w:rsid w:val="0020468B"/>
    <w:rsid w:val="00205670"/>
    <w:rsid w:val="00206792"/>
    <w:rsid w:val="00206A76"/>
    <w:rsid w:val="00207155"/>
    <w:rsid w:val="00210A11"/>
    <w:rsid w:val="00210A9C"/>
    <w:rsid w:val="0021424A"/>
    <w:rsid w:val="00214AD9"/>
    <w:rsid w:val="00214B01"/>
    <w:rsid w:val="00215120"/>
    <w:rsid w:val="00215D6B"/>
    <w:rsid w:val="0021646B"/>
    <w:rsid w:val="00221837"/>
    <w:rsid w:val="0022225B"/>
    <w:rsid w:val="00224828"/>
    <w:rsid w:val="00225386"/>
    <w:rsid w:val="00227607"/>
    <w:rsid w:val="00227BE2"/>
    <w:rsid w:val="00230892"/>
    <w:rsid w:val="00230B13"/>
    <w:rsid w:val="00232A3F"/>
    <w:rsid w:val="00235E60"/>
    <w:rsid w:val="0023720F"/>
    <w:rsid w:val="00241E4A"/>
    <w:rsid w:val="00241F61"/>
    <w:rsid w:val="0024245C"/>
    <w:rsid w:val="002442F0"/>
    <w:rsid w:val="002444AB"/>
    <w:rsid w:val="002501BA"/>
    <w:rsid w:val="0025119A"/>
    <w:rsid w:val="002515D5"/>
    <w:rsid w:val="00251A2E"/>
    <w:rsid w:val="00252BE7"/>
    <w:rsid w:val="00254F8A"/>
    <w:rsid w:val="00256551"/>
    <w:rsid w:val="0026031C"/>
    <w:rsid w:val="00262698"/>
    <w:rsid w:val="002627BA"/>
    <w:rsid w:val="00264644"/>
    <w:rsid w:val="002661B7"/>
    <w:rsid w:val="0027108C"/>
    <w:rsid w:val="00273D83"/>
    <w:rsid w:val="00274107"/>
    <w:rsid w:val="002741DE"/>
    <w:rsid w:val="0027526B"/>
    <w:rsid w:val="0027569E"/>
    <w:rsid w:val="0027643F"/>
    <w:rsid w:val="002769A0"/>
    <w:rsid w:val="00277E82"/>
    <w:rsid w:val="00277F16"/>
    <w:rsid w:val="00277F9B"/>
    <w:rsid w:val="0028013C"/>
    <w:rsid w:val="0028066F"/>
    <w:rsid w:val="002810A7"/>
    <w:rsid w:val="00281375"/>
    <w:rsid w:val="00281625"/>
    <w:rsid w:val="00282B1A"/>
    <w:rsid w:val="002831C6"/>
    <w:rsid w:val="00284651"/>
    <w:rsid w:val="00287E2C"/>
    <w:rsid w:val="00287EED"/>
    <w:rsid w:val="00290FE8"/>
    <w:rsid w:val="00291425"/>
    <w:rsid w:val="002914F9"/>
    <w:rsid w:val="002924B8"/>
    <w:rsid w:val="00292899"/>
    <w:rsid w:val="00293A1A"/>
    <w:rsid w:val="002958E4"/>
    <w:rsid w:val="0029639E"/>
    <w:rsid w:val="002970C0"/>
    <w:rsid w:val="00297E17"/>
    <w:rsid w:val="002A045B"/>
    <w:rsid w:val="002A182A"/>
    <w:rsid w:val="002A3BF6"/>
    <w:rsid w:val="002A5271"/>
    <w:rsid w:val="002A6B31"/>
    <w:rsid w:val="002B05A8"/>
    <w:rsid w:val="002B1E43"/>
    <w:rsid w:val="002B1E57"/>
    <w:rsid w:val="002B367E"/>
    <w:rsid w:val="002B65DE"/>
    <w:rsid w:val="002B7475"/>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5A0D"/>
    <w:rsid w:val="002E0F4B"/>
    <w:rsid w:val="002E2B59"/>
    <w:rsid w:val="002E3694"/>
    <w:rsid w:val="002E4820"/>
    <w:rsid w:val="002E549B"/>
    <w:rsid w:val="002E5E34"/>
    <w:rsid w:val="002E6513"/>
    <w:rsid w:val="002E73DB"/>
    <w:rsid w:val="002F025E"/>
    <w:rsid w:val="002F4098"/>
    <w:rsid w:val="002F5D87"/>
    <w:rsid w:val="002F6134"/>
    <w:rsid w:val="002F77B8"/>
    <w:rsid w:val="00300609"/>
    <w:rsid w:val="00301CB4"/>
    <w:rsid w:val="00302DF0"/>
    <w:rsid w:val="003041CE"/>
    <w:rsid w:val="003048EB"/>
    <w:rsid w:val="0031389B"/>
    <w:rsid w:val="00315E09"/>
    <w:rsid w:val="00316450"/>
    <w:rsid w:val="003166B6"/>
    <w:rsid w:val="0031688B"/>
    <w:rsid w:val="003224FE"/>
    <w:rsid w:val="00324AA5"/>
    <w:rsid w:val="00331B96"/>
    <w:rsid w:val="00333BFF"/>
    <w:rsid w:val="00333DD3"/>
    <w:rsid w:val="00333FAE"/>
    <w:rsid w:val="00335917"/>
    <w:rsid w:val="00336F71"/>
    <w:rsid w:val="003370A0"/>
    <w:rsid w:val="00337C46"/>
    <w:rsid w:val="00341365"/>
    <w:rsid w:val="0034286D"/>
    <w:rsid w:val="003430B8"/>
    <w:rsid w:val="00343957"/>
    <w:rsid w:val="003443BE"/>
    <w:rsid w:val="00345CA6"/>
    <w:rsid w:val="003463D6"/>
    <w:rsid w:val="00351D65"/>
    <w:rsid w:val="0035217D"/>
    <w:rsid w:val="003526C0"/>
    <w:rsid w:val="003527F1"/>
    <w:rsid w:val="003543D2"/>
    <w:rsid w:val="003560F6"/>
    <w:rsid w:val="003565BC"/>
    <w:rsid w:val="00357857"/>
    <w:rsid w:val="003606DB"/>
    <w:rsid w:val="00360796"/>
    <w:rsid w:val="00360FB2"/>
    <w:rsid w:val="00361230"/>
    <w:rsid w:val="0036163A"/>
    <w:rsid w:val="00361E94"/>
    <w:rsid w:val="003628E4"/>
    <w:rsid w:val="00366288"/>
    <w:rsid w:val="00366F7A"/>
    <w:rsid w:val="00370413"/>
    <w:rsid w:val="003713CD"/>
    <w:rsid w:val="003726B2"/>
    <w:rsid w:val="00372E57"/>
    <w:rsid w:val="003746E2"/>
    <w:rsid w:val="00374DC0"/>
    <w:rsid w:val="00375B0A"/>
    <w:rsid w:val="00376FDD"/>
    <w:rsid w:val="0037700B"/>
    <w:rsid w:val="003822AB"/>
    <w:rsid w:val="00383CC6"/>
    <w:rsid w:val="003848BF"/>
    <w:rsid w:val="00384DC4"/>
    <w:rsid w:val="0039114D"/>
    <w:rsid w:val="003930D5"/>
    <w:rsid w:val="00393532"/>
    <w:rsid w:val="00393FCC"/>
    <w:rsid w:val="003953A1"/>
    <w:rsid w:val="00395DCF"/>
    <w:rsid w:val="00395E3B"/>
    <w:rsid w:val="00397038"/>
    <w:rsid w:val="003972E7"/>
    <w:rsid w:val="003A34A4"/>
    <w:rsid w:val="003A4597"/>
    <w:rsid w:val="003B0058"/>
    <w:rsid w:val="003B0449"/>
    <w:rsid w:val="003B06BA"/>
    <w:rsid w:val="003B0DF9"/>
    <w:rsid w:val="003B1A2F"/>
    <w:rsid w:val="003B2D5E"/>
    <w:rsid w:val="003B49A0"/>
    <w:rsid w:val="003B4A72"/>
    <w:rsid w:val="003B4DCB"/>
    <w:rsid w:val="003B53DA"/>
    <w:rsid w:val="003B5E48"/>
    <w:rsid w:val="003B6BE9"/>
    <w:rsid w:val="003C04F5"/>
    <w:rsid w:val="003C10BD"/>
    <w:rsid w:val="003C2B16"/>
    <w:rsid w:val="003C326B"/>
    <w:rsid w:val="003C5D3A"/>
    <w:rsid w:val="003C6D55"/>
    <w:rsid w:val="003D11D7"/>
    <w:rsid w:val="003D1FB0"/>
    <w:rsid w:val="003D26FD"/>
    <w:rsid w:val="003D3C5C"/>
    <w:rsid w:val="003D43B0"/>
    <w:rsid w:val="003E01DA"/>
    <w:rsid w:val="003E0B8F"/>
    <w:rsid w:val="003E0F28"/>
    <w:rsid w:val="003E267D"/>
    <w:rsid w:val="003E2EAE"/>
    <w:rsid w:val="003E5588"/>
    <w:rsid w:val="003E7AD6"/>
    <w:rsid w:val="003F0AC2"/>
    <w:rsid w:val="003F244C"/>
    <w:rsid w:val="003F38F2"/>
    <w:rsid w:val="003F3B6D"/>
    <w:rsid w:val="003F428A"/>
    <w:rsid w:val="003F4651"/>
    <w:rsid w:val="003F4AD0"/>
    <w:rsid w:val="003F4DD4"/>
    <w:rsid w:val="003F605E"/>
    <w:rsid w:val="003F6658"/>
    <w:rsid w:val="003F7394"/>
    <w:rsid w:val="004000BA"/>
    <w:rsid w:val="00400D93"/>
    <w:rsid w:val="00401014"/>
    <w:rsid w:val="0040191D"/>
    <w:rsid w:val="0040274D"/>
    <w:rsid w:val="00405053"/>
    <w:rsid w:val="00405B9B"/>
    <w:rsid w:val="00406731"/>
    <w:rsid w:val="00407E53"/>
    <w:rsid w:val="00411B86"/>
    <w:rsid w:val="004122DB"/>
    <w:rsid w:val="0041241C"/>
    <w:rsid w:val="00412E60"/>
    <w:rsid w:val="004132C7"/>
    <w:rsid w:val="004142EC"/>
    <w:rsid w:val="00415792"/>
    <w:rsid w:val="004165E0"/>
    <w:rsid w:val="00417764"/>
    <w:rsid w:val="00423CC1"/>
    <w:rsid w:val="0042433A"/>
    <w:rsid w:val="00425FCC"/>
    <w:rsid w:val="00426C54"/>
    <w:rsid w:val="00430E4D"/>
    <w:rsid w:val="00433219"/>
    <w:rsid w:val="00433D5D"/>
    <w:rsid w:val="00433E9D"/>
    <w:rsid w:val="004346B2"/>
    <w:rsid w:val="004356A1"/>
    <w:rsid w:val="00436ACC"/>
    <w:rsid w:val="0044026B"/>
    <w:rsid w:val="00440DB8"/>
    <w:rsid w:val="00442191"/>
    <w:rsid w:val="00442ED1"/>
    <w:rsid w:val="00445ED1"/>
    <w:rsid w:val="00456969"/>
    <w:rsid w:val="0045707D"/>
    <w:rsid w:val="00460AA9"/>
    <w:rsid w:val="00461364"/>
    <w:rsid w:val="00463080"/>
    <w:rsid w:val="00463B12"/>
    <w:rsid w:val="00466992"/>
    <w:rsid w:val="004678F3"/>
    <w:rsid w:val="00467F9F"/>
    <w:rsid w:val="0047043E"/>
    <w:rsid w:val="00470787"/>
    <w:rsid w:val="00472A8F"/>
    <w:rsid w:val="00474973"/>
    <w:rsid w:val="004759F9"/>
    <w:rsid w:val="004767A2"/>
    <w:rsid w:val="004777C6"/>
    <w:rsid w:val="00477B06"/>
    <w:rsid w:val="004813C3"/>
    <w:rsid w:val="00481CCC"/>
    <w:rsid w:val="0048541F"/>
    <w:rsid w:val="00485B8F"/>
    <w:rsid w:val="0048700E"/>
    <w:rsid w:val="004901E0"/>
    <w:rsid w:val="00491B25"/>
    <w:rsid w:val="00491FC5"/>
    <w:rsid w:val="004920B6"/>
    <w:rsid w:val="00497289"/>
    <w:rsid w:val="00497648"/>
    <w:rsid w:val="004A13C7"/>
    <w:rsid w:val="004A41DF"/>
    <w:rsid w:val="004A4F78"/>
    <w:rsid w:val="004A53DE"/>
    <w:rsid w:val="004B10EF"/>
    <w:rsid w:val="004B1522"/>
    <w:rsid w:val="004B46F6"/>
    <w:rsid w:val="004B6303"/>
    <w:rsid w:val="004B7995"/>
    <w:rsid w:val="004C17DE"/>
    <w:rsid w:val="004C47BA"/>
    <w:rsid w:val="004C4CE7"/>
    <w:rsid w:val="004C50F8"/>
    <w:rsid w:val="004C56D7"/>
    <w:rsid w:val="004C5D62"/>
    <w:rsid w:val="004C607C"/>
    <w:rsid w:val="004D08D0"/>
    <w:rsid w:val="004D12B0"/>
    <w:rsid w:val="004D2EEA"/>
    <w:rsid w:val="004D3EEA"/>
    <w:rsid w:val="004D6319"/>
    <w:rsid w:val="004D6EEE"/>
    <w:rsid w:val="004E7054"/>
    <w:rsid w:val="004E7973"/>
    <w:rsid w:val="004F2091"/>
    <w:rsid w:val="004F2B43"/>
    <w:rsid w:val="004F6EDF"/>
    <w:rsid w:val="00502217"/>
    <w:rsid w:val="005046B8"/>
    <w:rsid w:val="00504CC1"/>
    <w:rsid w:val="005058CB"/>
    <w:rsid w:val="00505DCA"/>
    <w:rsid w:val="0050665B"/>
    <w:rsid w:val="005066C5"/>
    <w:rsid w:val="00511CCC"/>
    <w:rsid w:val="005129FF"/>
    <w:rsid w:val="00514E9B"/>
    <w:rsid w:val="005161E5"/>
    <w:rsid w:val="0051667C"/>
    <w:rsid w:val="00517286"/>
    <w:rsid w:val="00517CD9"/>
    <w:rsid w:val="00520116"/>
    <w:rsid w:val="005236AF"/>
    <w:rsid w:val="005238DB"/>
    <w:rsid w:val="00524877"/>
    <w:rsid w:val="00524EA5"/>
    <w:rsid w:val="005263DF"/>
    <w:rsid w:val="00527D72"/>
    <w:rsid w:val="005304EF"/>
    <w:rsid w:val="00530AF3"/>
    <w:rsid w:val="00530ED2"/>
    <w:rsid w:val="0053179D"/>
    <w:rsid w:val="00531BC5"/>
    <w:rsid w:val="00532799"/>
    <w:rsid w:val="0053345D"/>
    <w:rsid w:val="00534E92"/>
    <w:rsid w:val="00536382"/>
    <w:rsid w:val="00536C5C"/>
    <w:rsid w:val="0054019A"/>
    <w:rsid w:val="00543459"/>
    <w:rsid w:val="005451B7"/>
    <w:rsid w:val="00551B93"/>
    <w:rsid w:val="005529A3"/>
    <w:rsid w:val="00552A76"/>
    <w:rsid w:val="00553984"/>
    <w:rsid w:val="0055469E"/>
    <w:rsid w:val="00555F6C"/>
    <w:rsid w:val="00560988"/>
    <w:rsid w:val="00560DCE"/>
    <w:rsid w:val="00560E5E"/>
    <w:rsid w:val="00561EF9"/>
    <w:rsid w:val="00563B47"/>
    <w:rsid w:val="00564D21"/>
    <w:rsid w:val="00566884"/>
    <w:rsid w:val="005713D1"/>
    <w:rsid w:val="00572737"/>
    <w:rsid w:val="0057276A"/>
    <w:rsid w:val="0057509F"/>
    <w:rsid w:val="00575248"/>
    <w:rsid w:val="00575BB3"/>
    <w:rsid w:val="005769E4"/>
    <w:rsid w:val="00580944"/>
    <w:rsid w:val="00580CF7"/>
    <w:rsid w:val="0058437F"/>
    <w:rsid w:val="005862DA"/>
    <w:rsid w:val="00587DAF"/>
    <w:rsid w:val="00587EF1"/>
    <w:rsid w:val="00593646"/>
    <w:rsid w:val="005944BD"/>
    <w:rsid w:val="00594B32"/>
    <w:rsid w:val="00597850"/>
    <w:rsid w:val="005A02C4"/>
    <w:rsid w:val="005A1DEC"/>
    <w:rsid w:val="005A26FB"/>
    <w:rsid w:val="005A3A2B"/>
    <w:rsid w:val="005A3BCE"/>
    <w:rsid w:val="005A439B"/>
    <w:rsid w:val="005A4E13"/>
    <w:rsid w:val="005A575A"/>
    <w:rsid w:val="005A7F13"/>
    <w:rsid w:val="005A7F79"/>
    <w:rsid w:val="005B3965"/>
    <w:rsid w:val="005B6190"/>
    <w:rsid w:val="005B6321"/>
    <w:rsid w:val="005B649F"/>
    <w:rsid w:val="005B7D08"/>
    <w:rsid w:val="005C04D7"/>
    <w:rsid w:val="005C286A"/>
    <w:rsid w:val="005C293E"/>
    <w:rsid w:val="005C2D3E"/>
    <w:rsid w:val="005C3214"/>
    <w:rsid w:val="005C34E4"/>
    <w:rsid w:val="005C5AA4"/>
    <w:rsid w:val="005C6D1B"/>
    <w:rsid w:val="005C6FD6"/>
    <w:rsid w:val="005C7384"/>
    <w:rsid w:val="005C7EB9"/>
    <w:rsid w:val="005D132A"/>
    <w:rsid w:val="005D1975"/>
    <w:rsid w:val="005D24DE"/>
    <w:rsid w:val="005D4F8A"/>
    <w:rsid w:val="005D7055"/>
    <w:rsid w:val="005E0757"/>
    <w:rsid w:val="005E49B6"/>
    <w:rsid w:val="005E4FB2"/>
    <w:rsid w:val="005F308E"/>
    <w:rsid w:val="005F5796"/>
    <w:rsid w:val="005F59E6"/>
    <w:rsid w:val="006003AE"/>
    <w:rsid w:val="006027F6"/>
    <w:rsid w:val="006042AA"/>
    <w:rsid w:val="0060523A"/>
    <w:rsid w:val="0060666A"/>
    <w:rsid w:val="00606B5C"/>
    <w:rsid w:val="006075E2"/>
    <w:rsid w:val="00607A41"/>
    <w:rsid w:val="00610E4E"/>
    <w:rsid w:val="00612B80"/>
    <w:rsid w:val="00615625"/>
    <w:rsid w:val="00615B9B"/>
    <w:rsid w:val="0061714B"/>
    <w:rsid w:val="0061789C"/>
    <w:rsid w:val="00620215"/>
    <w:rsid w:val="00621581"/>
    <w:rsid w:val="006218A0"/>
    <w:rsid w:val="00621ABA"/>
    <w:rsid w:val="0062379F"/>
    <w:rsid w:val="006249F7"/>
    <w:rsid w:val="00625742"/>
    <w:rsid w:val="00625783"/>
    <w:rsid w:val="00627724"/>
    <w:rsid w:val="0063080E"/>
    <w:rsid w:val="0063135F"/>
    <w:rsid w:val="006316F8"/>
    <w:rsid w:val="00632019"/>
    <w:rsid w:val="0063280A"/>
    <w:rsid w:val="00634C1C"/>
    <w:rsid w:val="00635EFF"/>
    <w:rsid w:val="0063794B"/>
    <w:rsid w:val="006406F5"/>
    <w:rsid w:val="00643BD1"/>
    <w:rsid w:val="00644B0B"/>
    <w:rsid w:val="00645086"/>
    <w:rsid w:val="00645AC4"/>
    <w:rsid w:val="00646196"/>
    <w:rsid w:val="006509A4"/>
    <w:rsid w:val="00651E85"/>
    <w:rsid w:val="00652FB5"/>
    <w:rsid w:val="00655D3C"/>
    <w:rsid w:val="00660A87"/>
    <w:rsid w:val="0066344B"/>
    <w:rsid w:val="00665E25"/>
    <w:rsid w:val="006665A6"/>
    <w:rsid w:val="00667CB0"/>
    <w:rsid w:val="00672C94"/>
    <w:rsid w:val="006807F5"/>
    <w:rsid w:val="00680FFF"/>
    <w:rsid w:val="00682F0C"/>
    <w:rsid w:val="006849CC"/>
    <w:rsid w:val="00685C57"/>
    <w:rsid w:val="00686B4F"/>
    <w:rsid w:val="0068781B"/>
    <w:rsid w:val="00690718"/>
    <w:rsid w:val="00690AEF"/>
    <w:rsid w:val="00690B58"/>
    <w:rsid w:val="00693F00"/>
    <w:rsid w:val="00695250"/>
    <w:rsid w:val="00696403"/>
    <w:rsid w:val="006973E5"/>
    <w:rsid w:val="006A0CB8"/>
    <w:rsid w:val="006A1ABD"/>
    <w:rsid w:val="006A2C17"/>
    <w:rsid w:val="006A3014"/>
    <w:rsid w:val="006A4C13"/>
    <w:rsid w:val="006A5250"/>
    <w:rsid w:val="006A58D1"/>
    <w:rsid w:val="006A59E0"/>
    <w:rsid w:val="006A5A10"/>
    <w:rsid w:val="006A67DE"/>
    <w:rsid w:val="006B1E36"/>
    <w:rsid w:val="006B2FA3"/>
    <w:rsid w:val="006B7DEB"/>
    <w:rsid w:val="006C0544"/>
    <w:rsid w:val="006C0B86"/>
    <w:rsid w:val="006C102C"/>
    <w:rsid w:val="006C1E34"/>
    <w:rsid w:val="006C49B5"/>
    <w:rsid w:val="006C4DAA"/>
    <w:rsid w:val="006C54EA"/>
    <w:rsid w:val="006C5508"/>
    <w:rsid w:val="006C57C0"/>
    <w:rsid w:val="006D0CB9"/>
    <w:rsid w:val="006D2329"/>
    <w:rsid w:val="006D2FCF"/>
    <w:rsid w:val="006D317F"/>
    <w:rsid w:val="006D4954"/>
    <w:rsid w:val="006D4DA9"/>
    <w:rsid w:val="006D5D71"/>
    <w:rsid w:val="006D60F6"/>
    <w:rsid w:val="006D6F77"/>
    <w:rsid w:val="006E1114"/>
    <w:rsid w:val="006E16BF"/>
    <w:rsid w:val="006E5E70"/>
    <w:rsid w:val="006F002B"/>
    <w:rsid w:val="006F2913"/>
    <w:rsid w:val="006F4999"/>
    <w:rsid w:val="006F6624"/>
    <w:rsid w:val="007002D0"/>
    <w:rsid w:val="00700422"/>
    <w:rsid w:val="0070045E"/>
    <w:rsid w:val="00700812"/>
    <w:rsid w:val="00700D27"/>
    <w:rsid w:val="00702B66"/>
    <w:rsid w:val="007037B6"/>
    <w:rsid w:val="00704390"/>
    <w:rsid w:val="007045B3"/>
    <w:rsid w:val="00710238"/>
    <w:rsid w:val="00710B84"/>
    <w:rsid w:val="00710C8B"/>
    <w:rsid w:val="007127E4"/>
    <w:rsid w:val="0071442B"/>
    <w:rsid w:val="007156E5"/>
    <w:rsid w:val="00715860"/>
    <w:rsid w:val="00716F3C"/>
    <w:rsid w:val="0072165C"/>
    <w:rsid w:val="00721856"/>
    <w:rsid w:val="00721915"/>
    <w:rsid w:val="00721ABE"/>
    <w:rsid w:val="00723C3B"/>
    <w:rsid w:val="00723D28"/>
    <w:rsid w:val="00725B60"/>
    <w:rsid w:val="00726117"/>
    <w:rsid w:val="00726975"/>
    <w:rsid w:val="0072727E"/>
    <w:rsid w:val="00727B7A"/>
    <w:rsid w:val="00732928"/>
    <w:rsid w:val="00732EEC"/>
    <w:rsid w:val="00734A79"/>
    <w:rsid w:val="00734E41"/>
    <w:rsid w:val="0073527B"/>
    <w:rsid w:val="00735375"/>
    <w:rsid w:val="007356BD"/>
    <w:rsid w:val="00736F72"/>
    <w:rsid w:val="00737339"/>
    <w:rsid w:val="00737416"/>
    <w:rsid w:val="0074017A"/>
    <w:rsid w:val="007414C4"/>
    <w:rsid w:val="00746BB1"/>
    <w:rsid w:val="007508BF"/>
    <w:rsid w:val="00754B79"/>
    <w:rsid w:val="00757913"/>
    <w:rsid w:val="007579D7"/>
    <w:rsid w:val="00757C13"/>
    <w:rsid w:val="00760046"/>
    <w:rsid w:val="00761037"/>
    <w:rsid w:val="00762879"/>
    <w:rsid w:val="00762A75"/>
    <w:rsid w:val="0076302C"/>
    <w:rsid w:val="007637E2"/>
    <w:rsid w:val="007639B5"/>
    <w:rsid w:val="0076538C"/>
    <w:rsid w:val="00767E47"/>
    <w:rsid w:val="007701AD"/>
    <w:rsid w:val="00773934"/>
    <w:rsid w:val="007757B1"/>
    <w:rsid w:val="00777E41"/>
    <w:rsid w:val="007809D7"/>
    <w:rsid w:val="00781814"/>
    <w:rsid w:val="00787473"/>
    <w:rsid w:val="00790BB8"/>
    <w:rsid w:val="00791CCA"/>
    <w:rsid w:val="00793139"/>
    <w:rsid w:val="00795D77"/>
    <w:rsid w:val="007963DD"/>
    <w:rsid w:val="007979B2"/>
    <w:rsid w:val="00797D9F"/>
    <w:rsid w:val="007A091C"/>
    <w:rsid w:val="007A1360"/>
    <w:rsid w:val="007A3264"/>
    <w:rsid w:val="007A4799"/>
    <w:rsid w:val="007A5E78"/>
    <w:rsid w:val="007A6330"/>
    <w:rsid w:val="007A748C"/>
    <w:rsid w:val="007B1D17"/>
    <w:rsid w:val="007B22F3"/>
    <w:rsid w:val="007B25C2"/>
    <w:rsid w:val="007B34AD"/>
    <w:rsid w:val="007B36B7"/>
    <w:rsid w:val="007B41CB"/>
    <w:rsid w:val="007B4304"/>
    <w:rsid w:val="007B4409"/>
    <w:rsid w:val="007B66E6"/>
    <w:rsid w:val="007B68D4"/>
    <w:rsid w:val="007B7928"/>
    <w:rsid w:val="007C013F"/>
    <w:rsid w:val="007C04EC"/>
    <w:rsid w:val="007C2D31"/>
    <w:rsid w:val="007C2DEF"/>
    <w:rsid w:val="007C3143"/>
    <w:rsid w:val="007C3A9D"/>
    <w:rsid w:val="007C3DC2"/>
    <w:rsid w:val="007C5D06"/>
    <w:rsid w:val="007D03F5"/>
    <w:rsid w:val="007D0927"/>
    <w:rsid w:val="007D138A"/>
    <w:rsid w:val="007D2233"/>
    <w:rsid w:val="007D2984"/>
    <w:rsid w:val="007D2AA9"/>
    <w:rsid w:val="007D2D89"/>
    <w:rsid w:val="007D6918"/>
    <w:rsid w:val="007D76E3"/>
    <w:rsid w:val="007D78EB"/>
    <w:rsid w:val="007D7913"/>
    <w:rsid w:val="007E12CE"/>
    <w:rsid w:val="007E200E"/>
    <w:rsid w:val="007E24EA"/>
    <w:rsid w:val="007E2B2B"/>
    <w:rsid w:val="007E4208"/>
    <w:rsid w:val="007E44D8"/>
    <w:rsid w:val="007E4F7F"/>
    <w:rsid w:val="007E5C45"/>
    <w:rsid w:val="007E6E1E"/>
    <w:rsid w:val="007E7134"/>
    <w:rsid w:val="007F0D73"/>
    <w:rsid w:val="007F162A"/>
    <w:rsid w:val="007F1714"/>
    <w:rsid w:val="007F1C43"/>
    <w:rsid w:val="007F1CA3"/>
    <w:rsid w:val="007F1DF1"/>
    <w:rsid w:val="007F2BB5"/>
    <w:rsid w:val="007F56A0"/>
    <w:rsid w:val="007F727D"/>
    <w:rsid w:val="007F7FF2"/>
    <w:rsid w:val="00801238"/>
    <w:rsid w:val="008030B3"/>
    <w:rsid w:val="00803FC6"/>
    <w:rsid w:val="008046DE"/>
    <w:rsid w:val="0080614A"/>
    <w:rsid w:val="00807D8A"/>
    <w:rsid w:val="0081099D"/>
    <w:rsid w:val="008123FF"/>
    <w:rsid w:val="00813CCB"/>
    <w:rsid w:val="0081521A"/>
    <w:rsid w:val="00816020"/>
    <w:rsid w:val="0082026E"/>
    <w:rsid w:val="00820D39"/>
    <w:rsid w:val="008213DA"/>
    <w:rsid w:val="00823AB7"/>
    <w:rsid w:val="00824DC7"/>
    <w:rsid w:val="0082612F"/>
    <w:rsid w:val="008278E0"/>
    <w:rsid w:val="00830CE1"/>
    <w:rsid w:val="0083245A"/>
    <w:rsid w:val="008340F7"/>
    <w:rsid w:val="0083474F"/>
    <w:rsid w:val="00835CF0"/>
    <w:rsid w:val="00836972"/>
    <w:rsid w:val="008417ED"/>
    <w:rsid w:val="008430B0"/>
    <w:rsid w:val="0084371C"/>
    <w:rsid w:val="00843983"/>
    <w:rsid w:val="008441D7"/>
    <w:rsid w:val="008447E5"/>
    <w:rsid w:val="0084551D"/>
    <w:rsid w:val="00846867"/>
    <w:rsid w:val="00847067"/>
    <w:rsid w:val="00850918"/>
    <w:rsid w:val="0085193E"/>
    <w:rsid w:val="00854631"/>
    <w:rsid w:val="00855212"/>
    <w:rsid w:val="008555FC"/>
    <w:rsid w:val="0086024A"/>
    <w:rsid w:val="00860C31"/>
    <w:rsid w:val="00861881"/>
    <w:rsid w:val="0086285B"/>
    <w:rsid w:val="0086349B"/>
    <w:rsid w:val="00865A20"/>
    <w:rsid w:val="00870CA7"/>
    <w:rsid w:val="00870F3C"/>
    <w:rsid w:val="0087181B"/>
    <w:rsid w:val="00871CAD"/>
    <w:rsid w:val="00872872"/>
    <w:rsid w:val="00874825"/>
    <w:rsid w:val="0087535A"/>
    <w:rsid w:val="0087696E"/>
    <w:rsid w:val="008777A2"/>
    <w:rsid w:val="00877E68"/>
    <w:rsid w:val="00882776"/>
    <w:rsid w:val="00882E89"/>
    <w:rsid w:val="00884976"/>
    <w:rsid w:val="00884EA7"/>
    <w:rsid w:val="00885F99"/>
    <w:rsid w:val="00886182"/>
    <w:rsid w:val="00886601"/>
    <w:rsid w:val="00890E83"/>
    <w:rsid w:val="008917E5"/>
    <w:rsid w:val="00891B4D"/>
    <w:rsid w:val="00891D92"/>
    <w:rsid w:val="00892169"/>
    <w:rsid w:val="00893E8D"/>
    <w:rsid w:val="008940ED"/>
    <w:rsid w:val="00894635"/>
    <w:rsid w:val="008950DA"/>
    <w:rsid w:val="008953A4"/>
    <w:rsid w:val="008956D4"/>
    <w:rsid w:val="00896B3A"/>
    <w:rsid w:val="008A12F7"/>
    <w:rsid w:val="008A3EB4"/>
    <w:rsid w:val="008A45E4"/>
    <w:rsid w:val="008A4C89"/>
    <w:rsid w:val="008A5E8B"/>
    <w:rsid w:val="008A6D95"/>
    <w:rsid w:val="008A70AD"/>
    <w:rsid w:val="008A7DA1"/>
    <w:rsid w:val="008B0E2C"/>
    <w:rsid w:val="008B12F2"/>
    <w:rsid w:val="008B19B5"/>
    <w:rsid w:val="008B2A10"/>
    <w:rsid w:val="008B2B5B"/>
    <w:rsid w:val="008C0781"/>
    <w:rsid w:val="008C0AE9"/>
    <w:rsid w:val="008C220E"/>
    <w:rsid w:val="008C33CA"/>
    <w:rsid w:val="008C3B04"/>
    <w:rsid w:val="008C3FDC"/>
    <w:rsid w:val="008C514D"/>
    <w:rsid w:val="008C5A96"/>
    <w:rsid w:val="008C7492"/>
    <w:rsid w:val="008C75CE"/>
    <w:rsid w:val="008D0416"/>
    <w:rsid w:val="008D1D8A"/>
    <w:rsid w:val="008D228C"/>
    <w:rsid w:val="008D2495"/>
    <w:rsid w:val="008D2E94"/>
    <w:rsid w:val="008D468F"/>
    <w:rsid w:val="008D52BE"/>
    <w:rsid w:val="008D672B"/>
    <w:rsid w:val="008E178A"/>
    <w:rsid w:val="008E1E7F"/>
    <w:rsid w:val="008E2AFF"/>
    <w:rsid w:val="008E3253"/>
    <w:rsid w:val="008E46D9"/>
    <w:rsid w:val="008E781C"/>
    <w:rsid w:val="008E7E5E"/>
    <w:rsid w:val="008E7ED9"/>
    <w:rsid w:val="008E7FD1"/>
    <w:rsid w:val="008F30D6"/>
    <w:rsid w:val="008F3483"/>
    <w:rsid w:val="008F4D54"/>
    <w:rsid w:val="008F57C0"/>
    <w:rsid w:val="008F64B8"/>
    <w:rsid w:val="0090153C"/>
    <w:rsid w:val="00902FA2"/>
    <w:rsid w:val="00904716"/>
    <w:rsid w:val="00906B89"/>
    <w:rsid w:val="00907B67"/>
    <w:rsid w:val="00910558"/>
    <w:rsid w:val="009117D9"/>
    <w:rsid w:val="00911D95"/>
    <w:rsid w:val="00911E2D"/>
    <w:rsid w:val="009125BB"/>
    <w:rsid w:val="00912820"/>
    <w:rsid w:val="00914D04"/>
    <w:rsid w:val="00916FCB"/>
    <w:rsid w:val="009173C6"/>
    <w:rsid w:val="00920882"/>
    <w:rsid w:val="00921786"/>
    <w:rsid w:val="0092421F"/>
    <w:rsid w:val="009250EB"/>
    <w:rsid w:val="00926A70"/>
    <w:rsid w:val="00927AF7"/>
    <w:rsid w:val="00927E78"/>
    <w:rsid w:val="00931243"/>
    <w:rsid w:val="009316C4"/>
    <w:rsid w:val="009322F2"/>
    <w:rsid w:val="009329DC"/>
    <w:rsid w:val="00932AB7"/>
    <w:rsid w:val="00936481"/>
    <w:rsid w:val="00940CC4"/>
    <w:rsid w:val="00942677"/>
    <w:rsid w:val="00946517"/>
    <w:rsid w:val="00950DC3"/>
    <w:rsid w:val="00951DE3"/>
    <w:rsid w:val="00954D3C"/>
    <w:rsid w:val="00955F3B"/>
    <w:rsid w:val="009607E8"/>
    <w:rsid w:val="00960D8C"/>
    <w:rsid w:val="009650B4"/>
    <w:rsid w:val="00966958"/>
    <w:rsid w:val="009701B2"/>
    <w:rsid w:val="00970A4D"/>
    <w:rsid w:val="00971B66"/>
    <w:rsid w:val="009743F1"/>
    <w:rsid w:val="00974885"/>
    <w:rsid w:val="00974A7D"/>
    <w:rsid w:val="0097683D"/>
    <w:rsid w:val="00977C0A"/>
    <w:rsid w:val="00980962"/>
    <w:rsid w:val="00981A67"/>
    <w:rsid w:val="0098262A"/>
    <w:rsid w:val="009844DF"/>
    <w:rsid w:val="00985533"/>
    <w:rsid w:val="00985631"/>
    <w:rsid w:val="009918AD"/>
    <w:rsid w:val="00992174"/>
    <w:rsid w:val="009924FD"/>
    <w:rsid w:val="0099304E"/>
    <w:rsid w:val="00994776"/>
    <w:rsid w:val="00996015"/>
    <w:rsid w:val="00996470"/>
    <w:rsid w:val="00997756"/>
    <w:rsid w:val="009A0272"/>
    <w:rsid w:val="009A0624"/>
    <w:rsid w:val="009A450D"/>
    <w:rsid w:val="009A6226"/>
    <w:rsid w:val="009A72F2"/>
    <w:rsid w:val="009B11FF"/>
    <w:rsid w:val="009B170E"/>
    <w:rsid w:val="009B2AE8"/>
    <w:rsid w:val="009B2D72"/>
    <w:rsid w:val="009B4010"/>
    <w:rsid w:val="009B4A2F"/>
    <w:rsid w:val="009B6815"/>
    <w:rsid w:val="009C0785"/>
    <w:rsid w:val="009C0B8A"/>
    <w:rsid w:val="009C4FE2"/>
    <w:rsid w:val="009C5059"/>
    <w:rsid w:val="009C56BA"/>
    <w:rsid w:val="009D0500"/>
    <w:rsid w:val="009D1FC5"/>
    <w:rsid w:val="009D26F4"/>
    <w:rsid w:val="009D2E4A"/>
    <w:rsid w:val="009D593D"/>
    <w:rsid w:val="009D71BA"/>
    <w:rsid w:val="009D7B24"/>
    <w:rsid w:val="009E012E"/>
    <w:rsid w:val="009E113B"/>
    <w:rsid w:val="009E3162"/>
    <w:rsid w:val="009E3DB3"/>
    <w:rsid w:val="009E4DAC"/>
    <w:rsid w:val="009E635C"/>
    <w:rsid w:val="009E67A5"/>
    <w:rsid w:val="009E6C15"/>
    <w:rsid w:val="009E6F47"/>
    <w:rsid w:val="009F0747"/>
    <w:rsid w:val="009F2156"/>
    <w:rsid w:val="009F3AD6"/>
    <w:rsid w:val="009F3C43"/>
    <w:rsid w:val="009F45CF"/>
    <w:rsid w:val="009F47A8"/>
    <w:rsid w:val="009F7E6B"/>
    <w:rsid w:val="00A002C5"/>
    <w:rsid w:val="00A01571"/>
    <w:rsid w:val="00A03939"/>
    <w:rsid w:val="00A048B8"/>
    <w:rsid w:val="00A0500D"/>
    <w:rsid w:val="00A06440"/>
    <w:rsid w:val="00A065B7"/>
    <w:rsid w:val="00A132CD"/>
    <w:rsid w:val="00A13CF4"/>
    <w:rsid w:val="00A146EF"/>
    <w:rsid w:val="00A14C68"/>
    <w:rsid w:val="00A150FE"/>
    <w:rsid w:val="00A20214"/>
    <w:rsid w:val="00A21AB5"/>
    <w:rsid w:val="00A23072"/>
    <w:rsid w:val="00A2323F"/>
    <w:rsid w:val="00A24049"/>
    <w:rsid w:val="00A24A84"/>
    <w:rsid w:val="00A255EF"/>
    <w:rsid w:val="00A25DAB"/>
    <w:rsid w:val="00A26F66"/>
    <w:rsid w:val="00A272D2"/>
    <w:rsid w:val="00A333DE"/>
    <w:rsid w:val="00A338E9"/>
    <w:rsid w:val="00A34D6A"/>
    <w:rsid w:val="00A34F04"/>
    <w:rsid w:val="00A36099"/>
    <w:rsid w:val="00A36433"/>
    <w:rsid w:val="00A3668F"/>
    <w:rsid w:val="00A41424"/>
    <w:rsid w:val="00A46C09"/>
    <w:rsid w:val="00A46CA3"/>
    <w:rsid w:val="00A47147"/>
    <w:rsid w:val="00A501D8"/>
    <w:rsid w:val="00A51D65"/>
    <w:rsid w:val="00A51F1D"/>
    <w:rsid w:val="00A52ED1"/>
    <w:rsid w:val="00A54347"/>
    <w:rsid w:val="00A5623E"/>
    <w:rsid w:val="00A56A19"/>
    <w:rsid w:val="00A56C0A"/>
    <w:rsid w:val="00A60F5A"/>
    <w:rsid w:val="00A6325A"/>
    <w:rsid w:val="00A63E1A"/>
    <w:rsid w:val="00A652D8"/>
    <w:rsid w:val="00A666F0"/>
    <w:rsid w:val="00A66AFF"/>
    <w:rsid w:val="00A66C8C"/>
    <w:rsid w:val="00A67A5D"/>
    <w:rsid w:val="00A67D2F"/>
    <w:rsid w:val="00A721F6"/>
    <w:rsid w:val="00A7228A"/>
    <w:rsid w:val="00A72C25"/>
    <w:rsid w:val="00A742D0"/>
    <w:rsid w:val="00A748FF"/>
    <w:rsid w:val="00A76FE7"/>
    <w:rsid w:val="00A81527"/>
    <w:rsid w:val="00A84645"/>
    <w:rsid w:val="00A8667A"/>
    <w:rsid w:val="00A92FB9"/>
    <w:rsid w:val="00A93855"/>
    <w:rsid w:val="00A94275"/>
    <w:rsid w:val="00A95DC8"/>
    <w:rsid w:val="00A9625B"/>
    <w:rsid w:val="00AA1A62"/>
    <w:rsid w:val="00AA3F78"/>
    <w:rsid w:val="00AB2274"/>
    <w:rsid w:val="00AB27D6"/>
    <w:rsid w:val="00AC1233"/>
    <w:rsid w:val="00AC20A6"/>
    <w:rsid w:val="00AC2E08"/>
    <w:rsid w:val="00AC2E9B"/>
    <w:rsid w:val="00AC39A6"/>
    <w:rsid w:val="00AC3EDB"/>
    <w:rsid w:val="00AC4C08"/>
    <w:rsid w:val="00AC610A"/>
    <w:rsid w:val="00AC7C92"/>
    <w:rsid w:val="00AD33F0"/>
    <w:rsid w:val="00AD4BC3"/>
    <w:rsid w:val="00AD79E0"/>
    <w:rsid w:val="00AD7E85"/>
    <w:rsid w:val="00AE0816"/>
    <w:rsid w:val="00AE1C21"/>
    <w:rsid w:val="00AE2FAC"/>
    <w:rsid w:val="00AE32FC"/>
    <w:rsid w:val="00AE568F"/>
    <w:rsid w:val="00AE56DE"/>
    <w:rsid w:val="00AE64AC"/>
    <w:rsid w:val="00AE7828"/>
    <w:rsid w:val="00AE7D60"/>
    <w:rsid w:val="00AF5720"/>
    <w:rsid w:val="00B036CB"/>
    <w:rsid w:val="00B03920"/>
    <w:rsid w:val="00B040AD"/>
    <w:rsid w:val="00B05A5A"/>
    <w:rsid w:val="00B062D8"/>
    <w:rsid w:val="00B064CE"/>
    <w:rsid w:val="00B06D28"/>
    <w:rsid w:val="00B07BF2"/>
    <w:rsid w:val="00B10478"/>
    <w:rsid w:val="00B108F0"/>
    <w:rsid w:val="00B11A0A"/>
    <w:rsid w:val="00B12AB5"/>
    <w:rsid w:val="00B13D89"/>
    <w:rsid w:val="00B141DA"/>
    <w:rsid w:val="00B145B8"/>
    <w:rsid w:val="00B15619"/>
    <w:rsid w:val="00B15B3C"/>
    <w:rsid w:val="00B166E7"/>
    <w:rsid w:val="00B16747"/>
    <w:rsid w:val="00B16D38"/>
    <w:rsid w:val="00B17420"/>
    <w:rsid w:val="00B2157F"/>
    <w:rsid w:val="00B220DF"/>
    <w:rsid w:val="00B23324"/>
    <w:rsid w:val="00B23432"/>
    <w:rsid w:val="00B23755"/>
    <w:rsid w:val="00B2389A"/>
    <w:rsid w:val="00B24C77"/>
    <w:rsid w:val="00B253EB"/>
    <w:rsid w:val="00B2543B"/>
    <w:rsid w:val="00B2612B"/>
    <w:rsid w:val="00B30766"/>
    <w:rsid w:val="00B329F4"/>
    <w:rsid w:val="00B33EF8"/>
    <w:rsid w:val="00B40226"/>
    <w:rsid w:val="00B41D6A"/>
    <w:rsid w:val="00B43299"/>
    <w:rsid w:val="00B44BFF"/>
    <w:rsid w:val="00B45137"/>
    <w:rsid w:val="00B4544F"/>
    <w:rsid w:val="00B46CCE"/>
    <w:rsid w:val="00B47DF2"/>
    <w:rsid w:val="00B50F76"/>
    <w:rsid w:val="00B52F64"/>
    <w:rsid w:val="00B57184"/>
    <w:rsid w:val="00B573E5"/>
    <w:rsid w:val="00B57DD5"/>
    <w:rsid w:val="00B60A67"/>
    <w:rsid w:val="00B646F8"/>
    <w:rsid w:val="00B70492"/>
    <w:rsid w:val="00B714B3"/>
    <w:rsid w:val="00B74488"/>
    <w:rsid w:val="00B75C2C"/>
    <w:rsid w:val="00B764BF"/>
    <w:rsid w:val="00B81283"/>
    <w:rsid w:val="00B82424"/>
    <w:rsid w:val="00B84840"/>
    <w:rsid w:val="00B86A7C"/>
    <w:rsid w:val="00B86C4E"/>
    <w:rsid w:val="00B86F4A"/>
    <w:rsid w:val="00B87454"/>
    <w:rsid w:val="00B87E93"/>
    <w:rsid w:val="00B90064"/>
    <w:rsid w:val="00B90179"/>
    <w:rsid w:val="00B906E1"/>
    <w:rsid w:val="00B90CEF"/>
    <w:rsid w:val="00B9184B"/>
    <w:rsid w:val="00B92B7B"/>
    <w:rsid w:val="00B95EA1"/>
    <w:rsid w:val="00B95F1E"/>
    <w:rsid w:val="00B97140"/>
    <w:rsid w:val="00BA0355"/>
    <w:rsid w:val="00BA05F7"/>
    <w:rsid w:val="00BA141C"/>
    <w:rsid w:val="00BA5249"/>
    <w:rsid w:val="00BA5ED0"/>
    <w:rsid w:val="00BA6981"/>
    <w:rsid w:val="00BA7064"/>
    <w:rsid w:val="00BB09F4"/>
    <w:rsid w:val="00BB1B25"/>
    <w:rsid w:val="00BB319D"/>
    <w:rsid w:val="00BB3E75"/>
    <w:rsid w:val="00BC1369"/>
    <w:rsid w:val="00BC2314"/>
    <w:rsid w:val="00BC29E5"/>
    <w:rsid w:val="00BC2BD1"/>
    <w:rsid w:val="00BC5FA2"/>
    <w:rsid w:val="00BC613B"/>
    <w:rsid w:val="00BD06A0"/>
    <w:rsid w:val="00BD09D9"/>
    <w:rsid w:val="00BD1673"/>
    <w:rsid w:val="00BD1D62"/>
    <w:rsid w:val="00BD2B57"/>
    <w:rsid w:val="00BD32D7"/>
    <w:rsid w:val="00BD6022"/>
    <w:rsid w:val="00BD638F"/>
    <w:rsid w:val="00BE1256"/>
    <w:rsid w:val="00BE19BC"/>
    <w:rsid w:val="00BE2144"/>
    <w:rsid w:val="00BE2188"/>
    <w:rsid w:val="00BE25D1"/>
    <w:rsid w:val="00BE3453"/>
    <w:rsid w:val="00BE68C0"/>
    <w:rsid w:val="00BE74B0"/>
    <w:rsid w:val="00BE76C3"/>
    <w:rsid w:val="00BF1D3E"/>
    <w:rsid w:val="00BF39AE"/>
    <w:rsid w:val="00BF5185"/>
    <w:rsid w:val="00BF7109"/>
    <w:rsid w:val="00BF7751"/>
    <w:rsid w:val="00C00628"/>
    <w:rsid w:val="00C00666"/>
    <w:rsid w:val="00C0282E"/>
    <w:rsid w:val="00C03B13"/>
    <w:rsid w:val="00C044C0"/>
    <w:rsid w:val="00C057E8"/>
    <w:rsid w:val="00C06C34"/>
    <w:rsid w:val="00C06C92"/>
    <w:rsid w:val="00C073EC"/>
    <w:rsid w:val="00C07C2A"/>
    <w:rsid w:val="00C07CF7"/>
    <w:rsid w:val="00C12A61"/>
    <w:rsid w:val="00C157B2"/>
    <w:rsid w:val="00C176A1"/>
    <w:rsid w:val="00C206F0"/>
    <w:rsid w:val="00C22341"/>
    <w:rsid w:val="00C23933"/>
    <w:rsid w:val="00C25869"/>
    <w:rsid w:val="00C31000"/>
    <w:rsid w:val="00C317E7"/>
    <w:rsid w:val="00C325F8"/>
    <w:rsid w:val="00C32943"/>
    <w:rsid w:val="00C35449"/>
    <w:rsid w:val="00C35D3E"/>
    <w:rsid w:val="00C36079"/>
    <w:rsid w:val="00C3675A"/>
    <w:rsid w:val="00C4073F"/>
    <w:rsid w:val="00C40D04"/>
    <w:rsid w:val="00C40EE2"/>
    <w:rsid w:val="00C441D6"/>
    <w:rsid w:val="00C44509"/>
    <w:rsid w:val="00C45F87"/>
    <w:rsid w:val="00C47FE3"/>
    <w:rsid w:val="00C51535"/>
    <w:rsid w:val="00C51A0E"/>
    <w:rsid w:val="00C56795"/>
    <w:rsid w:val="00C5737E"/>
    <w:rsid w:val="00C634C7"/>
    <w:rsid w:val="00C63EEE"/>
    <w:rsid w:val="00C67CB4"/>
    <w:rsid w:val="00C706F7"/>
    <w:rsid w:val="00C71863"/>
    <w:rsid w:val="00C71888"/>
    <w:rsid w:val="00C7206C"/>
    <w:rsid w:val="00C72535"/>
    <w:rsid w:val="00C72BF1"/>
    <w:rsid w:val="00C75941"/>
    <w:rsid w:val="00C76942"/>
    <w:rsid w:val="00C76F89"/>
    <w:rsid w:val="00C778BF"/>
    <w:rsid w:val="00C80384"/>
    <w:rsid w:val="00C82187"/>
    <w:rsid w:val="00C82776"/>
    <w:rsid w:val="00C83393"/>
    <w:rsid w:val="00C84095"/>
    <w:rsid w:val="00C84425"/>
    <w:rsid w:val="00C85112"/>
    <w:rsid w:val="00C85C17"/>
    <w:rsid w:val="00C861C1"/>
    <w:rsid w:val="00C861EA"/>
    <w:rsid w:val="00C87718"/>
    <w:rsid w:val="00C93176"/>
    <w:rsid w:val="00C94B3A"/>
    <w:rsid w:val="00C94B5D"/>
    <w:rsid w:val="00C9571E"/>
    <w:rsid w:val="00C95ABE"/>
    <w:rsid w:val="00C967FE"/>
    <w:rsid w:val="00CA0610"/>
    <w:rsid w:val="00CA1A9B"/>
    <w:rsid w:val="00CA26A2"/>
    <w:rsid w:val="00CA5781"/>
    <w:rsid w:val="00CA5914"/>
    <w:rsid w:val="00CA5A39"/>
    <w:rsid w:val="00CA71A8"/>
    <w:rsid w:val="00CB05DA"/>
    <w:rsid w:val="00CB1CAC"/>
    <w:rsid w:val="00CB2833"/>
    <w:rsid w:val="00CB339E"/>
    <w:rsid w:val="00CB3DBE"/>
    <w:rsid w:val="00CB5BAE"/>
    <w:rsid w:val="00CB6F33"/>
    <w:rsid w:val="00CB7F67"/>
    <w:rsid w:val="00CC32B6"/>
    <w:rsid w:val="00CC4A8C"/>
    <w:rsid w:val="00CC5B51"/>
    <w:rsid w:val="00CD0A1B"/>
    <w:rsid w:val="00CD1370"/>
    <w:rsid w:val="00CD142C"/>
    <w:rsid w:val="00CD279E"/>
    <w:rsid w:val="00CD3727"/>
    <w:rsid w:val="00CD41E4"/>
    <w:rsid w:val="00CD5117"/>
    <w:rsid w:val="00CE00D2"/>
    <w:rsid w:val="00CE01B9"/>
    <w:rsid w:val="00CE199D"/>
    <w:rsid w:val="00CE2395"/>
    <w:rsid w:val="00CE30E6"/>
    <w:rsid w:val="00CE3A72"/>
    <w:rsid w:val="00CE552D"/>
    <w:rsid w:val="00CE698D"/>
    <w:rsid w:val="00CE7229"/>
    <w:rsid w:val="00CF04C1"/>
    <w:rsid w:val="00CF3D3F"/>
    <w:rsid w:val="00CF4A1C"/>
    <w:rsid w:val="00CF4D8F"/>
    <w:rsid w:val="00CF5A8E"/>
    <w:rsid w:val="00CF70FC"/>
    <w:rsid w:val="00D007B3"/>
    <w:rsid w:val="00D00CCF"/>
    <w:rsid w:val="00D014BD"/>
    <w:rsid w:val="00D0231A"/>
    <w:rsid w:val="00D030B9"/>
    <w:rsid w:val="00D032F1"/>
    <w:rsid w:val="00D0419B"/>
    <w:rsid w:val="00D05699"/>
    <w:rsid w:val="00D067F3"/>
    <w:rsid w:val="00D06AE8"/>
    <w:rsid w:val="00D07533"/>
    <w:rsid w:val="00D0768E"/>
    <w:rsid w:val="00D0793C"/>
    <w:rsid w:val="00D10487"/>
    <w:rsid w:val="00D109B2"/>
    <w:rsid w:val="00D1135E"/>
    <w:rsid w:val="00D12627"/>
    <w:rsid w:val="00D13741"/>
    <w:rsid w:val="00D13E45"/>
    <w:rsid w:val="00D14ECD"/>
    <w:rsid w:val="00D15AB7"/>
    <w:rsid w:val="00D16374"/>
    <w:rsid w:val="00D16A95"/>
    <w:rsid w:val="00D171B5"/>
    <w:rsid w:val="00D2035F"/>
    <w:rsid w:val="00D211D8"/>
    <w:rsid w:val="00D212A2"/>
    <w:rsid w:val="00D236BB"/>
    <w:rsid w:val="00D262F8"/>
    <w:rsid w:val="00D3036E"/>
    <w:rsid w:val="00D31191"/>
    <w:rsid w:val="00D3193C"/>
    <w:rsid w:val="00D31FCC"/>
    <w:rsid w:val="00D32A6C"/>
    <w:rsid w:val="00D33ED9"/>
    <w:rsid w:val="00D36F86"/>
    <w:rsid w:val="00D40018"/>
    <w:rsid w:val="00D41CDB"/>
    <w:rsid w:val="00D42127"/>
    <w:rsid w:val="00D44431"/>
    <w:rsid w:val="00D45CC7"/>
    <w:rsid w:val="00D45D6E"/>
    <w:rsid w:val="00D47F99"/>
    <w:rsid w:val="00D50E3B"/>
    <w:rsid w:val="00D54A6A"/>
    <w:rsid w:val="00D5737B"/>
    <w:rsid w:val="00D6175A"/>
    <w:rsid w:val="00D61BE0"/>
    <w:rsid w:val="00D61FEA"/>
    <w:rsid w:val="00D63484"/>
    <w:rsid w:val="00D640BA"/>
    <w:rsid w:val="00D648B7"/>
    <w:rsid w:val="00D660A3"/>
    <w:rsid w:val="00D6692C"/>
    <w:rsid w:val="00D67620"/>
    <w:rsid w:val="00D70AC1"/>
    <w:rsid w:val="00D72A2B"/>
    <w:rsid w:val="00D7344B"/>
    <w:rsid w:val="00D741A2"/>
    <w:rsid w:val="00D75C30"/>
    <w:rsid w:val="00D800F0"/>
    <w:rsid w:val="00D80833"/>
    <w:rsid w:val="00D8234D"/>
    <w:rsid w:val="00D82A7B"/>
    <w:rsid w:val="00D82FC4"/>
    <w:rsid w:val="00D83582"/>
    <w:rsid w:val="00D8394A"/>
    <w:rsid w:val="00D912DB"/>
    <w:rsid w:val="00D91B95"/>
    <w:rsid w:val="00D92E37"/>
    <w:rsid w:val="00D9301A"/>
    <w:rsid w:val="00D94786"/>
    <w:rsid w:val="00D94D4F"/>
    <w:rsid w:val="00D97B08"/>
    <w:rsid w:val="00DA0907"/>
    <w:rsid w:val="00DA0955"/>
    <w:rsid w:val="00DA0D25"/>
    <w:rsid w:val="00DA17A6"/>
    <w:rsid w:val="00DA1FD9"/>
    <w:rsid w:val="00DA291F"/>
    <w:rsid w:val="00DA5EDB"/>
    <w:rsid w:val="00DA7D7A"/>
    <w:rsid w:val="00DA7F58"/>
    <w:rsid w:val="00DB0934"/>
    <w:rsid w:val="00DB13B6"/>
    <w:rsid w:val="00DB1E2A"/>
    <w:rsid w:val="00DB25B4"/>
    <w:rsid w:val="00DB44D5"/>
    <w:rsid w:val="00DB6486"/>
    <w:rsid w:val="00DC0C81"/>
    <w:rsid w:val="00DC0E3F"/>
    <w:rsid w:val="00DC0E91"/>
    <w:rsid w:val="00DC1432"/>
    <w:rsid w:val="00DC3322"/>
    <w:rsid w:val="00DC3348"/>
    <w:rsid w:val="00DC56F2"/>
    <w:rsid w:val="00DD03CB"/>
    <w:rsid w:val="00DD0B77"/>
    <w:rsid w:val="00DD1A7F"/>
    <w:rsid w:val="00DD2ADE"/>
    <w:rsid w:val="00DD32FD"/>
    <w:rsid w:val="00DD498E"/>
    <w:rsid w:val="00DD4ED2"/>
    <w:rsid w:val="00DE18A1"/>
    <w:rsid w:val="00DE197A"/>
    <w:rsid w:val="00DE473D"/>
    <w:rsid w:val="00DE5536"/>
    <w:rsid w:val="00DE5E5F"/>
    <w:rsid w:val="00DE6C8A"/>
    <w:rsid w:val="00DE7101"/>
    <w:rsid w:val="00DE76FB"/>
    <w:rsid w:val="00DE784E"/>
    <w:rsid w:val="00DF2450"/>
    <w:rsid w:val="00DF2793"/>
    <w:rsid w:val="00DF2999"/>
    <w:rsid w:val="00DF4060"/>
    <w:rsid w:val="00DF4B9F"/>
    <w:rsid w:val="00DF737A"/>
    <w:rsid w:val="00E00D24"/>
    <w:rsid w:val="00E0119E"/>
    <w:rsid w:val="00E01BB1"/>
    <w:rsid w:val="00E030B7"/>
    <w:rsid w:val="00E03F40"/>
    <w:rsid w:val="00E04FA9"/>
    <w:rsid w:val="00E059EE"/>
    <w:rsid w:val="00E05E79"/>
    <w:rsid w:val="00E0627E"/>
    <w:rsid w:val="00E06EA9"/>
    <w:rsid w:val="00E07135"/>
    <w:rsid w:val="00E0740D"/>
    <w:rsid w:val="00E10009"/>
    <w:rsid w:val="00E11BCF"/>
    <w:rsid w:val="00E12CC4"/>
    <w:rsid w:val="00E12FA5"/>
    <w:rsid w:val="00E13371"/>
    <w:rsid w:val="00E14126"/>
    <w:rsid w:val="00E2029F"/>
    <w:rsid w:val="00E20DED"/>
    <w:rsid w:val="00E21EDA"/>
    <w:rsid w:val="00E21F25"/>
    <w:rsid w:val="00E23484"/>
    <w:rsid w:val="00E23533"/>
    <w:rsid w:val="00E2531A"/>
    <w:rsid w:val="00E26F57"/>
    <w:rsid w:val="00E301E2"/>
    <w:rsid w:val="00E31376"/>
    <w:rsid w:val="00E31D10"/>
    <w:rsid w:val="00E31D23"/>
    <w:rsid w:val="00E322B6"/>
    <w:rsid w:val="00E329B9"/>
    <w:rsid w:val="00E4061D"/>
    <w:rsid w:val="00E41B5F"/>
    <w:rsid w:val="00E44DFE"/>
    <w:rsid w:val="00E470AA"/>
    <w:rsid w:val="00E50AFB"/>
    <w:rsid w:val="00E50D2F"/>
    <w:rsid w:val="00E50ED0"/>
    <w:rsid w:val="00E52524"/>
    <w:rsid w:val="00E5308F"/>
    <w:rsid w:val="00E53AF3"/>
    <w:rsid w:val="00E541D8"/>
    <w:rsid w:val="00E54404"/>
    <w:rsid w:val="00E56B8F"/>
    <w:rsid w:val="00E60BD5"/>
    <w:rsid w:val="00E61BF3"/>
    <w:rsid w:val="00E62C46"/>
    <w:rsid w:val="00E632CF"/>
    <w:rsid w:val="00E635CE"/>
    <w:rsid w:val="00E63C45"/>
    <w:rsid w:val="00E663DE"/>
    <w:rsid w:val="00E66AE1"/>
    <w:rsid w:val="00E67A3D"/>
    <w:rsid w:val="00E710A9"/>
    <w:rsid w:val="00E74D24"/>
    <w:rsid w:val="00E74E3E"/>
    <w:rsid w:val="00E75B8A"/>
    <w:rsid w:val="00E81BC0"/>
    <w:rsid w:val="00E81C85"/>
    <w:rsid w:val="00E82054"/>
    <w:rsid w:val="00E82E82"/>
    <w:rsid w:val="00E866E7"/>
    <w:rsid w:val="00E86C97"/>
    <w:rsid w:val="00E87CC2"/>
    <w:rsid w:val="00E91BF2"/>
    <w:rsid w:val="00E923BF"/>
    <w:rsid w:val="00E92541"/>
    <w:rsid w:val="00E9429F"/>
    <w:rsid w:val="00E94BFD"/>
    <w:rsid w:val="00EA05F6"/>
    <w:rsid w:val="00EA0747"/>
    <w:rsid w:val="00EA1680"/>
    <w:rsid w:val="00EA1B4E"/>
    <w:rsid w:val="00EA4ED8"/>
    <w:rsid w:val="00EA66B5"/>
    <w:rsid w:val="00EB1C53"/>
    <w:rsid w:val="00EB1E28"/>
    <w:rsid w:val="00EB2A16"/>
    <w:rsid w:val="00EB349E"/>
    <w:rsid w:val="00EB46D6"/>
    <w:rsid w:val="00EB4A77"/>
    <w:rsid w:val="00EB71B8"/>
    <w:rsid w:val="00EB7229"/>
    <w:rsid w:val="00EB7C5C"/>
    <w:rsid w:val="00EC0BB3"/>
    <w:rsid w:val="00EC1BC3"/>
    <w:rsid w:val="00EC278F"/>
    <w:rsid w:val="00EC4705"/>
    <w:rsid w:val="00EC498E"/>
    <w:rsid w:val="00EC50CF"/>
    <w:rsid w:val="00EC6C13"/>
    <w:rsid w:val="00EC748D"/>
    <w:rsid w:val="00EC7B2D"/>
    <w:rsid w:val="00ED0B4D"/>
    <w:rsid w:val="00ED0D0A"/>
    <w:rsid w:val="00ED202D"/>
    <w:rsid w:val="00ED26B0"/>
    <w:rsid w:val="00ED47DE"/>
    <w:rsid w:val="00ED7453"/>
    <w:rsid w:val="00ED7482"/>
    <w:rsid w:val="00EE09DA"/>
    <w:rsid w:val="00EE1D06"/>
    <w:rsid w:val="00EE44A8"/>
    <w:rsid w:val="00EE5356"/>
    <w:rsid w:val="00EF0917"/>
    <w:rsid w:val="00EF1712"/>
    <w:rsid w:val="00EF1B67"/>
    <w:rsid w:val="00EF421F"/>
    <w:rsid w:val="00EF4371"/>
    <w:rsid w:val="00EF4959"/>
    <w:rsid w:val="00EF60D6"/>
    <w:rsid w:val="00EF67DE"/>
    <w:rsid w:val="00EF6B90"/>
    <w:rsid w:val="00F0153C"/>
    <w:rsid w:val="00F0238D"/>
    <w:rsid w:val="00F0239E"/>
    <w:rsid w:val="00F030F7"/>
    <w:rsid w:val="00F035B0"/>
    <w:rsid w:val="00F045D7"/>
    <w:rsid w:val="00F06A6F"/>
    <w:rsid w:val="00F076DD"/>
    <w:rsid w:val="00F100C3"/>
    <w:rsid w:val="00F10496"/>
    <w:rsid w:val="00F107EA"/>
    <w:rsid w:val="00F12276"/>
    <w:rsid w:val="00F15BFC"/>
    <w:rsid w:val="00F16815"/>
    <w:rsid w:val="00F174BF"/>
    <w:rsid w:val="00F2189E"/>
    <w:rsid w:val="00F23DA6"/>
    <w:rsid w:val="00F2413A"/>
    <w:rsid w:val="00F246E9"/>
    <w:rsid w:val="00F30E70"/>
    <w:rsid w:val="00F33A7A"/>
    <w:rsid w:val="00F36628"/>
    <w:rsid w:val="00F41A10"/>
    <w:rsid w:val="00F42417"/>
    <w:rsid w:val="00F42B32"/>
    <w:rsid w:val="00F42C00"/>
    <w:rsid w:val="00F44559"/>
    <w:rsid w:val="00F4470D"/>
    <w:rsid w:val="00F45651"/>
    <w:rsid w:val="00F47F1A"/>
    <w:rsid w:val="00F5210B"/>
    <w:rsid w:val="00F556ED"/>
    <w:rsid w:val="00F55743"/>
    <w:rsid w:val="00F5582D"/>
    <w:rsid w:val="00F569E9"/>
    <w:rsid w:val="00F60CCA"/>
    <w:rsid w:val="00F614AE"/>
    <w:rsid w:val="00F61981"/>
    <w:rsid w:val="00F6279B"/>
    <w:rsid w:val="00F66597"/>
    <w:rsid w:val="00F70FD0"/>
    <w:rsid w:val="00F71132"/>
    <w:rsid w:val="00F71D6B"/>
    <w:rsid w:val="00F729D0"/>
    <w:rsid w:val="00F734EB"/>
    <w:rsid w:val="00F736AE"/>
    <w:rsid w:val="00F73B3A"/>
    <w:rsid w:val="00F755E3"/>
    <w:rsid w:val="00F75CD9"/>
    <w:rsid w:val="00F823AB"/>
    <w:rsid w:val="00F827FF"/>
    <w:rsid w:val="00F833A4"/>
    <w:rsid w:val="00F837E2"/>
    <w:rsid w:val="00F854F3"/>
    <w:rsid w:val="00F92321"/>
    <w:rsid w:val="00F9688A"/>
    <w:rsid w:val="00FA3542"/>
    <w:rsid w:val="00FA360B"/>
    <w:rsid w:val="00FA3798"/>
    <w:rsid w:val="00FA414C"/>
    <w:rsid w:val="00FA64B4"/>
    <w:rsid w:val="00FA6AC4"/>
    <w:rsid w:val="00FA72E4"/>
    <w:rsid w:val="00FB014D"/>
    <w:rsid w:val="00FB0194"/>
    <w:rsid w:val="00FB06C9"/>
    <w:rsid w:val="00FB0D13"/>
    <w:rsid w:val="00FB2263"/>
    <w:rsid w:val="00FB37FD"/>
    <w:rsid w:val="00FB3CDB"/>
    <w:rsid w:val="00FB54B1"/>
    <w:rsid w:val="00FB636A"/>
    <w:rsid w:val="00FB696C"/>
    <w:rsid w:val="00FB7418"/>
    <w:rsid w:val="00FB7EA4"/>
    <w:rsid w:val="00FC1C10"/>
    <w:rsid w:val="00FC2097"/>
    <w:rsid w:val="00FC2D00"/>
    <w:rsid w:val="00FC50C0"/>
    <w:rsid w:val="00FC735A"/>
    <w:rsid w:val="00FD2134"/>
    <w:rsid w:val="00FD52E6"/>
    <w:rsid w:val="00FD5B67"/>
    <w:rsid w:val="00FE1443"/>
    <w:rsid w:val="00FE1BE1"/>
    <w:rsid w:val="00FE2007"/>
    <w:rsid w:val="00FE22C4"/>
    <w:rsid w:val="00FE24D8"/>
    <w:rsid w:val="00FE312D"/>
    <w:rsid w:val="00FE6CDD"/>
    <w:rsid w:val="00FE6E9C"/>
    <w:rsid w:val="00FE6F94"/>
    <w:rsid w:val="00FF2F03"/>
    <w:rsid w:val="00FF2F17"/>
    <w:rsid w:val="00FF352F"/>
    <w:rsid w:val="00FF5CC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3</TotalTime>
  <Pages>2</Pages>
  <Words>860</Words>
  <Characters>4735</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5</cp:revision>
  <cp:lastPrinted>2023-12-04T17:03:00Z</cp:lastPrinted>
  <dcterms:created xsi:type="dcterms:W3CDTF">2025-11-20T20:11:00Z</dcterms:created>
  <dcterms:modified xsi:type="dcterms:W3CDTF">2025-11-20T21:11:00Z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